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28E1F" w14:textId="7E5F29D7" w:rsidR="008F518D" w:rsidRPr="00C3193D" w:rsidRDefault="005D6F1A" w:rsidP="00C3193D">
      <w:pPr>
        <w:pStyle w:val="Brdtekst"/>
        <w:rPr>
          <w:rFonts w:ascii="FORSVARET-Medium" w:hAnsi="FORSVARET-Medium"/>
          <w:lang w:val="en-US"/>
        </w:rPr>
      </w:pPr>
      <w:r>
        <w:rPr>
          <w:rFonts w:ascii="FORSVARET-Medium" w:hAnsi="FORSVARET-Medium"/>
        </w:rPr>
        <w:t>2024038728</w:t>
      </w:r>
      <w:r w:rsidR="006F6E64" w:rsidRPr="00C3193D">
        <w:rPr>
          <w:rFonts w:ascii="FORSVARET-Medium" w:hAnsi="FORSVARET-Medium"/>
          <w:lang w:val="en-US"/>
        </w:rPr>
        <w:t xml:space="preserve"> F</w:t>
      </w:r>
      <w:r w:rsidR="008F518D" w:rsidRPr="00C3193D">
        <w:rPr>
          <w:rFonts w:ascii="FORSVARET-Medium" w:hAnsi="FORSVARET-Medium"/>
          <w:lang w:val="en-US"/>
        </w:rPr>
        <w:t>ramework agreement regarding explosives and igniters</w:t>
      </w:r>
    </w:p>
    <w:p w14:paraId="0C3BE203" w14:textId="5E4C5EFE" w:rsidR="00C3193D" w:rsidRPr="00C3193D" w:rsidRDefault="00C3193D" w:rsidP="00C3193D">
      <w:pPr>
        <w:pStyle w:val="Brdtekst"/>
        <w:rPr>
          <w:rFonts w:ascii="FORSVARET-Medium" w:hAnsi="FORSVARET-Medium"/>
          <w:lang w:val="en-US"/>
        </w:rPr>
      </w:pPr>
      <w:r w:rsidRPr="00C3193D">
        <w:rPr>
          <w:rFonts w:ascii="FORSVARET-Medium" w:hAnsi="FORSVARET-Medium"/>
          <w:lang w:val="en-US"/>
        </w:rPr>
        <w:t>Area 12</w:t>
      </w:r>
      <w:r w:rsidR="007427C3">
        <w:rPr>
          <w:rFonts w:ascii="FORSVARET-Medium" w:hAnsi="FORSVARET-Medium"/>
          <w:lang w:val="en-US"/>
        </w:rPr>
        <w:t xml:space="preserve"> </w:t>
      </w:r>
      <w:r w:rsidRPr="00C3193D">
        <w:rPr>
          <w:rFonts w:ascii="FORSVARET-Medium" w:hAnsi="FORSVARET-Medium"/>
          <w:lang w:val="en-US"/>
        </w:rPr>
        <w:t>Shock tube with integrated igniter and detonator</w:t>
      </w:r>
    </w:p>
    <w:p w14:paraId="5990395F" w14:textId="7825D879" w:rsidR="00CA7DE1" w:rsidRDefault="00CA7DE1" w:rsidP="00CA7DE1">
      <w:pPr>
        <w:pStyle w:val="Brdtekst"/>
        <w:rPr>
          <w:rFonts w:ascii="FORSVARET-Medium" w:hAnsi="FORSVARET-Medium"/>
          <w:lang w:val="en-US"/>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7C4E0EAA" w14:textId="691B5B73" w:rsidR="007F09AE" w:rsidRDefault="007F09AE" w:rsidP="007F09AE">
      <w:pPr>
        <w:pStyle w:val="Brdtekst"/>
        <w:rPr>
          <w:b/>
          <w:sz w:val="40"/>
        </w:rPr>
      </w:pPr>
      <w:r>
        <w:rPr>
          <w:b/>
          <w:noProof/>
          <w:sz w:val="40"/>
          <w:lang w:val="nb-NO"/>
        </w:rPr>
        <mc:AlternateContent>
          <mc:Choice Requires="wps">
            <w:drawing>
              <wp:anchor distT="0" distB="0" distL="114300" distR="114300" simplePos="0" relativeHeight="251659264" behindDoc="0" locked="0" layoutInCell="0" allowOverlap="1" wp14:anchorId="7CE5C683" wp14:editId="15FD80BC">
                <wp:simplePos x="0" y="0"/>
                <wp:positionH relativeFrom="column">
                  <wp:posOffset>-166370</wp:posOffset>
                </wp:positionH>
                <wp:positionV relativeFrom="paragraph">
                  <wp:posOffset>382905</wp:posOffset>
                </wp:positionV>
                <wp:extent cx="6218555" cy="820420"/>
                <wp:effectExtent l="0" t="0" r="0" b="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AEF1D8F" id="Rectangle 2" o:spid="_x0000_s1026" style="position:absolute;margin-left:-13.1pt;margin-top:30.15pt;width:489.65pt;height: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x8A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" o:allowincell="f" filled="f"/>
            </w:pict>
          </mc:Fallback>
        </mc:AlternateContent>
      </w:r>
      <w:r>
        <w:rPr>
          <w:b/>
          <w:sz w:val="40"/>
        </w:rPr>
        <w:t>Request for Visit</w:t>
      </w:r>
    </w:p>
    <w:p w14:paraId="59957ECD" w14:textId="77777777" w:rsidR="007F09AE" w:rsidRDefault="007F09AE" w:rsidP="007F09AE">
      <w:pPr>
        <w:pStyle w:val="Brdtekstpflgende"/>
        <w:rPr>
          <w:b/>
          <w:sz w:val="20"/>
          <w:lang w:val="en-GB"/>
        </w:rPr>
      </w:pPr>
    </w:p>
    <w:p w14:paraId="572E5FA7" w14:textId="77777777" w:rsidR="007F09AE" w:rsidRDefault="007F09AE" w:rsidP="007F09AE">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7F09AE" w14:paraId="55C33A54" w14:textId="77777777" w:rsidTr="0050579A">
        <w:trPr>
          <w:gridAfter w:val="1"/>
          <w:wAfter w:w="993" w:type="dxa"/>
        </w:trPr>
        <w:tc>
          <w:tcPr>
            <w:tcW w:w="1630" w:type="dxa"/>
          </w:tcPr>
          <w:p w14:paraId="29187A10" w14:textId="77777777" w:rsidR="007F09AE" w:rsidRDefault="007F09AE" w:rsidP="0050579A">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14:paraId="2B0F7CF9" w14:textId="77777777" w:rsidR="007F09AE" w:rsidRDefault="007F09AE" w:rsidP="0050579A">
            <w:pPr>
              <w:pStyle w:val="Brdtekstpflgende"/>
              <w:rPr>
                <w:b/>
                <w:sz w:val="16"/>
                <w:lang w:val="en-GB"/>
              </w:rPr>
            </w:pPr>
          </w:p>
        </w:tc>
        <w:tc>
          <w:tcPr>
            <w:tcW w:w="1023" w:type="dxa"/>
          </w:tcPr>
          <w:p w14:paraId="0C3A290A" w14:textId="77777777" w:rsidR="007F09AE" w:rsidRDefault="007F09AE" w:rsidP="0050579A">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14:paraId="2E450A2C" w14:textId="77777777" w:rsidR="007F09AE" w:rsidRDefault="007F09AE" w:rsidP="0050579A">
            <w:pPr>
              <w:pStyle w:val="Brdtekstpflgende"/>
              <w:jc w:val="center"/>
              <w:rPr>
                <w:b/>
                <w:sz w:val="16"/>
                <w:lang w:val="en-GB"/>
              </w:rPr>
            </w:pPr>
          </w:p>
        </w:tc>
        <w:tc>
          <w:tcPr>
            <w:tcW w:w="284" w:type="dxa"/>
          </w:tcPr>
          <w:p w14:paraId="29A413E6" w14:textId="77777777" w:rsidR="007F09AE" w:rsidRDefault="007F09AE" w:rsidP="0050579A">
            <w:pPr>
              <w:pStyle w:val="Brdtekstpflgende"/>
              <w:jc w:val="center"/>
              <w:rPr>
                <w:b/>
                <w:sz w:val="16"/>
                <w:lang w:val="en-GB"/>
              </w:rPr>
            </w:pPr>
            <w:r>
              <w:rPr>
                <w:b/>
                <w:sz w:val="16"/>
                <w:lang w:val="en-GB"/>
              </w:rPr>
              <w:t>/</w:t>
            </w:r>
          </w:p>
        </w:tc>
        <w:tc>
          <w:tcPr>
            <w:tcW w:w="425" w:type="dxa"/>
          </w:tcPr>
          <w:p w14:paraId="169C3733" w14:textId="77777777" w:rsidR="007F09AE" w:rsidRDefault="007F09AE" w:rsidP="0050579A">
            <w:pPr>
              <w:pStyle w:val="Brdtekstpflgende"/>
              <w:jc w:val="center"/>
              <w:rPr>
                <w:b/>
                <w:sz w:val="16"/>
                <w:lang w:val="en-GB"/>
              </w:rPr>
            </w:pPr>
          </w:p>
        </w:tc>
        <w:tc>
          <w:tcPr>
            <w:tcW w:w="425" w:type="dxa"/>
          </w:tcPr>
          <w:p w14:paraId="01FE4E70" w14:textId="77777777" w:rsidR="007F09AE" w:rsidRDefault="007F09AE" w:rsidP="0050579A">
            <w:pPr>
              <w:pStyle w:val="Brdtekstpflgende"/>
              <w:jc w:val="center"/>
              <w:rPr>
                <w:b/>
                <w:sz w:val="16"/>
                <w:lang w:val="en-GB"/>
              </w:rPr>
            </w:pPr>
            <w:r>
              <w:rPr>
                <w:b/>
                <w:sz w:val="16"/>
                <w:lang w:val="en-GB"/>
              </w:rPr>
              <w:t>/</w:t>
            </w:r>
          </w:p>
        </w:tc>
        <w:tc>
          <w:tcPr>
            <w:tcW w:w="425" w:type="dxa"/>
          </w:tcPr>
          <w:p w14:paraId="1413C6ED" w14:textId="77777777" w:rsidR="007F09AE" w:rsidRDefault="007F09AE" w:rsidP="0050579A">
            <w:pPr>
              <w:pStyle w:val="Brdtekstpflgende"/>
              <w:jc w:val="center"/>
              <w:rPr>
                <w:b/>
                <w:sz w:val="16"/>
                <w:lang w:val="en-GB"/>
              </w:rPr>
            </w:pPr>
          </w:p>
        </w:tc>
      </w:tr>
      <w:tr w:rsidR="007F09AE" w14:paraId="39105D76" w14:textId="77777777" w:rsidTr="0050579A">
        <w:tc>
          <w:tcPr>
            <w:tcW w:w="1630" w:type="dxa"/>
          </w:tcPr>
          <w:p w14:paraId="3DA19D41" w14:textId="77777777" w:rsidR="007F09AE" w:rsidRDefault="007F09AE" w:rsidP="0050579A">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14:paraId="7C1AA04D" w14:textId="77777777" w:rsidR="007F09AE" w:rsidRDefault="007F09AE" w:rsidP="0050579A">
            <w:pPr>
              <w:pStyle w:val="Brdtekstpflgende"/>
              <w:rPr>
                <w:b/>
                <w:sz w:val="16"/>
                <w:lang w:val="en-GB"/>
              </w:rPr>
            </w:pPr>
          </w:p>
        </w:tc>
        <w:tc>
          <w:tcPr>
            <w:tcW w:w="1023" w:type="dxa"/>
          </w:tcPr>
          <w:p w14:paraId="24849413" w14:textId="77777777" w:rsidR="007F09AE" w:rsidRDefault="007F09AE" w:rsidP="0050579A">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14:paraId="0D31582D" w14:textId="77777777" w:rsidR="007F09AE" w:rsidRDefault="007F09AE" w:rsidP="0050579A">
            <w:pPr>
              <w:pStyle w:val="Brdtekstpflgende"/>
              <w:rPr>
                <w:b/>
                <w:sz w:val="16"/>
                <w:lang w:val="en-GB"/>
              </w:rPr>
            </w:pPr>
          </w:p>
        </w:tc>
      </w:tr>
    </w:tbl>
    <w:p w14:paraId="43DE4AA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0528" behindDoc="0" locked="0" layoutInCell="0" allowOverlap="1" wp14:anchorId="39406A6A" wp14:editId="773F2E3C">
                <wp:simplePos x="0" y="0"/>
                <wp:positionH relativeFrom="column">
                  <wp:posOffset>-168910</wp:posOffset>
                </wp:positionH>
                <wp:positionV relativeFrom="paragraph">
                  <wp:posOffset>184785</wp:posOffset>
                </wp:positionV>
                <wp:extent cx="6218555" cy="820420"/>
                <wp:effectExtent l="0" t="0" r="0" b="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ABE8D28" id="Rectangle 13" o:spid="_x0000_s1026" style="position:absolute;margin-left:-13.3pt;margin-top:14.55pt;width:489.65pt;height:6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gqi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" o:allowincell="f" filled="f"/>
            </w:pict>
          </mc:Fallback>
        </mc:AlternateContent>
      </w:r>
    </w:p>
    <w:p w14:paraId="41E32A95" w14:textId="77777777" w:rsidR="007F09AE" w:rsidRDefault="007F09AE" w:rsidP="007F09AE">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7F09AE" w14:paraId="15C5C1C9" w14:textId="77777777" w:rsidTr="0050579A">
        <w:tc>
          <w:tcPr>
            <w:tcW w:w="2055" w:type="dxa"/>
          </w:tcPr>
          <w:p w14:paraId="42E57344" w14:textId="77777777" w:rsidR="007F09AE" w:rsidRDefault="007F09AE" w:rsidP="0050579A">
            <w:pPr>
              <w:pStyle w:val="Brdtekstpflgende"/>
              <w:rPr>
                <w:b/>
                <w:sz w:val="16"/>
                <w:lang w:val="en-GB"/>
              </w:rPr>
            </w:pPr>
            <w:r>
              <w:rPr>
                <w:b/>
                <w:sz w:val="16"/>
                <w:lang w:val="en-GB"/>
              </w:rPr>
              <w:t>NAME:</w:t>
            </w:r>
          </w:p>
        </w:tc>
        <w:tc>
          <w:tcPr>
            <w:tcW w:w="7439" w:type="dxa"/>
          </w:tcPr>
          <w:p w14:paraId="7783C912" w14:textId="77777777" w:rsidR="007F09AE" w:rsidRDefault="007F09AE" w:rsidP="0050579A">
            <w:pPr>
              <w:pStyle w:val="Brdtekstpflgende"/>
              <w:rPr>
                <w:b/>
                <w:sz w:val="16"/>
                <w:lang w:val="en-GB"/>
              </w:rPr>
            </w:pPr>
          </w:p>
        </w:tc>
      </w:tr>
      <w:tr w:rsidR="007F09AE" w14:paraId="3C68A75F" w14:textId="77777777" w:rsidTr="0050579A">
        <w:tc>
          <w:tcPr>
            <w:tcW w:w="2055" w:type="dxa"/>
          </w:tcPr>
          <w:p w14:paraId="5EA7F470" w14:textId="77777777" w:rsidR="007F09AE" w:rsidRDefault="007F09AE" w:rsidP="0050579A">
            <w:pPr>
              <w:pStyle w:val="Brdtekstpflgende"/>
              <w:rPr>
                <w:b/>
                <w:sz w:val="16"/>
                <w:lang w:val="en-GB"/>
              </w:rPr>
            </w:pPr>
            <w:r>
              <w:rPr>
                <w:b/>
                <w:sz w:val="16"/>
                <w:lang w:val="en-GB"/>
              </w:rPr>
              <w:t>POSTAL ADDRESS:</w:t>
            </w:r>
          </w:p>
        </w:tc>
        <w:tc>
          <w:tcPr>
            <w:tcW w:w="7439" w:type="dxa"/>
          </w:tcPr>
          <w:p w14:paraId="6C596445" w14:textId="77777777" w:rsidR="007F09AE" w:rsidRDefault="007F09AE" w:rsidP="0050579A">
            <w:pPr>
              <w:pStyle w:val="Brdtekstpflgende"/>
              <w:rPr>
                <w:b/>
                <w:sz w:val="16"/>
                <w:lang w:val="en-GB"/>
              </w:rPr>
            </w:pPr>
          </w:p>
        </w:tc>
      </w:tr>
    </w:tbl>
    <w:p w14:paraId="15E9CE8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0288" behindDoc="0" locked="0" layoutInCell="0" allowOverlap="1" wp14:anchorId="4DDDA9CF" wp14:editId="4BC84756">
                <wp:simplePos x="0" y="0"/>
                <wp:positionH relativeFrom="column">
                  <wp:posOffset>-168910</wp:posOffset>
                </wp:positionH>
                <wp:positionV relativeFrom="paragraph">
                  <wp:posOffset>163195</wp:posOffset>
                </wp:positionV>
                <wp:extent cx="6218555" cy="13722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1ADF1C1" id="Rectangle 3" o:spid="_x0000_s1026" style="position:absolute;margin-left:-13.3pt;margin-top:12.85pt;width:489.65pt;height:10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" o:allowincell="f" filled="f"/>
            </w:pict>
          </mc:Fallback>
        </mc:AlternateContent>
      </w:r>
    </w:p>
    <w:p w14:paraId="45A5549B" w14:textId="77777777" w:rsidR="007F09AE" w:rsidRDefault="007F09AE" w:rsidP="007F09AE">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7F09AE" w14:paraId="67CA701E" w14:textId="77777777" w:rsidTr="0050579A">
        <w:tc>
          <w:tcPr>
            <w:tcW w:w="1204" w:type="dxa"/>
          </w:tcPr>
          <w:p w14:paraId="72AB9B4B" w14:textId="77777777" w:rsidR="007F09AE" w:rsidRDefault="007F09AE" w:rsidP="0050579A">
            <w:pPr>
              <w:pStyle w:val="Brdtekstpflgende"/>
              <w:rPr>
                <w:b/>
                <w:sz w:val="16"/>
                <w:lang w:val="en-GB"/>
              </w:rPr>
            </w:pPr>
            <w:r>
              <w:rPr>
                <w:b/>
                <w:sz w:val="16"/>
                <w:lang w:val="en-GB"/>
              </w:rPr>
              <w:t>NAME:</w:t>
            </w:r>
          </w:p>
        </w:tc>
        <w:tc>
          <w:tcPr>
            <w:tcW w:w="8290" w:type="dxa"/>
          </w:tcPr>
          <w:p w14:paraId="3C71760C" w14:textId="77777777" w:rsidR="007F09AE" w:rsidRDefault="007F09AE" w:rsidP="0050579A">
            <w:pPr>
              <w:pStyle w:val="Brdtekstpflgende"/>
              <w:rPr>
                <w:b/>
                <w:sz w:val="16"/>
                <w:lang w:val="en-GB"/>
              </w:rPr>
            </w:pPr>
          </w:p>
        </w:tc>
      </w:tr>
      <w:tr w:rsidR="007F09AE" w14:paraId="7A8EB240" w14:textId="77777777" w:rsidTr="0050579A">
        <w:tc>
          <w:tcPr>
            <w:tcW w:w="1204" w:type="dxa"/>
          </w:tcPr>
          <w:p w14:paraId="5C3C0CDB" w14:textId="77777777" w:rsidR="007F09AE" w:rsidRDefault="007F09AE" w:rsidP="0050579A">
            <w:pPr>
              <w:pStyle w:val="Brdtekstpflgende"/>
              <w:rPr>
                <w:b/>
                <w:sz w:val="16"/>
                <w:lang w:val="en-GB"/>
              </w:rPr>
            </w:pPr>
            <w:r>
              <w:rPr>
                <w:b/>
                <w:sz w:val="16"/>
                <w:lang w:val="en-GB"/>
              </w:rPr>
              <w:t>ADDRESS:</w:t>
            </w:r>
          </w:p>
        </w:tc>
        <w:tc>
          <w:tcPr>
            <w:tcW w:w="8290" w:type="dxa"/>
          </w:tcPr>
          <w:p w14:paraId="06C62539" w14:textId="77777777" w:rsidR="007F09AE" w:rsidRDefault="007F09AE" w:rsidP="0050579A">
            <w:pPr>
              <w:pStyle w:val="Brdtekstpflgende"/>
              <w:rPr>
                <w:b/>
                <w:sz w:val="16"/>
                <w:lang w:val="en-GB"/>
              </w:rPr>
            </w:pPr>
          </w:p>
        </w:tc>
      </w:tr>
    </w:tbl>
    <w:p w14:paraId="4F594A71"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7F09AE" w14:paraId="7AB62516" w14:textId="77777777" w:rsidTr="0050579A">
        <w:trPr>
          <w:gridAfter w:val="2"/>
          <w:wAfter w:w="4746" w:type="dxa"/>
        </w:trPr>
        <w:tc>
          <w:tcPr>
            <w:tcW w:w="2373" w:type="dxa"/>
          </w:tcPr>
          <w:p w14:paraId="2F89C15F" w14:textId="77777777" w:rsidR="007F09AE" w:rsidRDefault="007F09AE" w:rsidP="0050579A">
            <w:pPr>
              <w:pStyle w:val="Brdtekstpflgende"/>
              <w:rPr>
                <w:b/>
                <w:sz w:val="16"/>
                <w:lang w:val="en-GB"/>
              </w:rPr>
            </w:pPr>
            <w:r>
              <w:rPr>
                <w:b/>
                <w:sz w:val="16"/>
                <w:lang w:val="en-GB"/>
              </w:rPr>
              <w:t>TELEX/FAX NR:</w:t>
            </w:r>
          </w:p>
        </w:tc>
        <w:tc>
          <w:tcPr>
            <w:tcW w:w="2373" w:type="dxa"/>
          </w:tcPr>
          <w:p w14:paraId="52CC17B4" w14:textId="77777777" w:rsidR="007F09AE" w:rsidRDefault="007F09AE" w:rsidP="0050579A">
            <w:pPr>
              <w:pStyle w:val="Brdtekstpflgende"/>
              <w:rPr>
                <w:b/>
                <w:sz w:val="16"/>
                <w:lang w:val="en-GB"/>
              </w:rPr>
            </w:pPr>
          </w:p>
        </w:tc>
      </w:tr>
      <w:tr w:rsidR="007F09AE" w14:paraId="2856330B" w14:textId="77777777" w:rsidTr="0050579A">
        <w:tc>
          <w:tcPr>
            <w:tcW w:w="2373" w:type="dxa"/>
          </w:tcPr>
          <w:p w14:paraId="38B9AEE2" w14:textId="77777777" w:rsidR="007F09AE" w:rsidRDefault="007F09AE" w:rsidP="0050579A">
            <w:pPr>
              <w:pStyle w:val="Brdtekstpflgende"/>
              <w:rPr>
                <w:b/>
                <w:sz w:val="16"/>
                <w:lang w:val="en-GB"/>
              </w:rPr>
            </w:pPr>
            <w:r>
              <w:rPr>
                <w:b/>
                <w:sz w:val="16"/>
                <w:lang w:val="en-GB"/>
              </w:rPr>
              <w:t>POINT OF CONTACT:</w:t>
            </w:r>
          </w:p>
        </w:tc>
        <w:tc>
          <w:tcPr>
            <w:tcW w:w="2373" w:type="dxa"/>
          </w:tcPr>
          <w:p w14:paraId="4676F189" w14:textId="77777777" w:rsidR="007F09AE" w:rsidRDefault="007F09AE" w:rsidP="0050579A">
            <w:pPr>
              <w:pStyle w:val="Brdtekstpflgende"/>
              <w:rPr>
                <w:b/>
                <w:sz w:val="16"/>
                <w:lang w:val="en-GB"/>
              </w:rPr>
            </w:pPr>
          </w:p>
        </w:tc>
        <w:tc>
          <w:tcPr>
            <w:tcW w:w="1703" w:type="dxa"/>
          </w:tcPr>
          <w:p w14:paraId="5C1D0203" w14:textId="77777777" w:rsidR="007F09AE" w:rsidRDefault="007F09AE" w:rsidP="0050579A">
            <w:pPr>
              <w:pStyle w:val="Brdtekstpflgende"/>
              <w:rPr>
                <w:b/>
                <w:sz w:val="16"/>
                <w:lang w:val="en-GB"/>
              </w:rPr>
            </w:pPr>
            <w:r>
              <w:rPr>
                <w:b/>
                <w:sz w:val="16"/>
                <w:lang w:val="en-GB"/>
              </w:rPr>
              <w:t>TELEPHONE NR:</w:t>
            </w:r>
          </w:p>
        </w:tc>
        <w:tc>
          <w:tcPr>
            <w:tcW w:w="3043" w:type="dxa"/>
          </w:tcPr>
          <w:p w14:paraId="5FE326D9" w14:textId="77777777" w:rsidR="007F09AE" w:rsidRDefault="007F09AE" w:rsidP="0050579A">
            <w:pPr>
              <w:pStyle w:val="Brdtekstpflgende"/>
              <w:rPr>
                <w:b/>
                <w:sz w:val="16"/>
                <w:lang w:val="en-GB"/>
              </w:rPr>
            </w:pPr>
          </w:p>
        </w:tc>
      </w:tr>
    </w:tbl>
    <w:p w14:paraId="0DF0E92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5408" behindDoc="0" locked="0" layoutInCell="0" allowOverlap="1" wp14:anchorId="5D657F9D" wp14:editId="19DD8DEB">
                <wp:simplePos x="0" y="0"/>
                <wp:positionH relativeFrom="column">
                  <wp:posOffset>-168910</wp:posOffset>
                </wp:positionH>
                <wp:positionV relativeFrom="paragraph">
                  <wp:posOffset>100965</wp:posOffset>
                </wp:positionV>
                <wp:extent cx="6218555" cy="549275"/>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2EB3C9E" id="Rectangle 8" o:spid="_x0000_s1026" style="position:absolute;margin-left:-13.3pt;margin-top:7.95pt;width:48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bo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D5+Obo7gIAADUG&#10;AAAOAAAAAAAAAAAAAAAAAC4CAABkcnMvZTJvRG9jLnhtbFBLAQItABQABgAIAAAAIQBZJdh13gAA&#10;AAoBAAAPAAAAAAAAAAAAAAAAAEgFAABkcnMvZG93bnJldi54bWxQSwUGAAAAAAQABADzAAAAUwY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7F09AE" w14:paraId="626E45BF" w14:textId="77777777" w:rsidTr="0050579A">
        <w:tc>
          <w:tcPr>
            <w:tcW w:w="1913" w:type="dxa"/>
          </w:tcPr>
          <w:p w14:paraId="6E2DC4A0" w14:textId="77777777" w:rsidR="007F09AE" w:rsidRDefault="007F09AE" w:rsidP="0050579A">
            <w:pPr>
              <w:pStyle w:val="Brdtekstpflgende"/>
              <w:rPr>
                <w:b/>
                <w:sz w:val="16"/>
                <w:lang w:val="en-GB"/>
              </w:rPr>
            </w:pPr>
            <w:r>
              <w:rPr>
                <w:b/>
                <w:sz w:val="20"/>
                <w:lang w:val="en-GB"/>
              </w:rPr>
              <w:t>4. DATE OF VISIT:</w:t>
            </w:r>
          </w:p>
        </w:tc>
        <w:tc>
          <w:tcPr>
            <w:tcW w:w="425" w:type="dxa"/>
          </w:tcPr>
          <w:p w14:paraId="6CDD1C31" w14:textId="77777777" w:rsidR="007F09AE" w:rsidRDefault="007F09AE" w:rsidP="0050579A">
            <w:pPr>
              <w:pStyle w:val="Brdtekstpflgende"/>
              <w:jc w:val="center"/>
              <w:rPr>
                <w:b/>
                <w:sz w:val="16"/>
                <w:lang w:val="en-GB"/>
              </w:rPr>
            </w:pPr>
          </w:p>
        </w:tc>
        <w:tc>
          <w:tcPr>
            <w:tcW w:w="160" w:type="dxa"/>
          </w:tcPr>
          <w:p w14:paraId="798F7D8E" w14:textId="77777777" w:rsidR="007F09AE" w:rsidRDefault="007F09AE" w:rsidP="0050579A">
            <w:pPr>
              <w:pStyle w:val="Brdtekstpflgende"/>
              <w:jc w:val="center"/>
              <w:rPr>
                <w:b/>
                <w:sz w:val="16"/>
                <w:lang w:val="en-GB"/>
              </w:rPr>
            </w:pPr>
            <w:r>
              <w:rPr>
                <w:b/>
                <w:sz w:val="16"/>
                <w:lang w:val="en-GB"/>
              </w:rPr>
              <w:t>/</w:t>
            </w:r>
          </w:p>
        </w:tc>
        <w:tc>
          <w:tcPr>
            <w:tcW w:w="407" w:type="dxa"/>
          </w:tcPr>
          <w:p w14:paraId="10D0B73C" w14:textId="77777777" w:rsidR="007F09AE" w:rsidRDefault="007F09AE" w:rsidP="0050579A">
            <w:pPr>
              <w:pStyle w:val="Brdtekstpflgende"/>
              <w:jc w:val="center"/>
              <w:rPr>
                <w:b/>
                <w:sz w:val="16"/>
                <w:lang w:val="en-GB"/>
              </w:rPr>
            </w:pPr>
          </w:p>
        </w:tc>
        <w:tc>
          <w:tcPr>
            <w:tcW w:w="160" w:type="dxa"/>
          </w:tcPr>
          <w:p w14:paraId="32123C02" w14:textId="77777777" w:rsidR="007F09AE" w:rsidRDefault="007F09AE" w:rsidP="0050579A">
            <w:pPr>
              <w:pStyle w:val="Brdtekstpflgende"/>
              <w:jc w:val="center"/>
              <w:rPr>
                <w:b/>
                <w:sz w:val="16"/>
                <w:lang w:val="en-GB"/>
              </w:rPr>
            </w:pPr>
            <w:r>
              <w:rPr>
                <w:b/>
                <w:sz w:val="16"/>
                <w:lang w:val="en-GB"/>
              </w:rPr>
              <w:t>/</w:t>
            </w:r>
          </w:p>
        </w:tc>
        <w:tc>
          <w:tcPr>
            <w:tcW w:w="407" w:type="dxa"/>
          </w:tcPr>
          <w:p w14:paraId="0094EFF3" w14:textId="77777777" w:rsidR="007F09AE" w:rsidRDefault="007F09AE" w:rsidP="0050579A">
            <w:pPr>
              <w:pStyle w:val="Brdtekstpflgende"/>
              <w:jc w:val="center"/>
              <w:rPr>
                <w:b/>
                <w:sz w:val="16"/>
                <w:lang w:val="en-GB"/>
              </w:rPr>
            </w:pPr>
          </w:p>
        </w:tc>
        <w:tc>
          <w:tcPr>
            <w:tcW w:w="452" w:type="dxa"/>
          </w:tcPr>
          <w:p w14:paraId="6CC5DADF" w14:textId="77777777" w:rsidR="007F09AE" w:rsidRDefault="007F09AE" w:rsidP="0050579A">
            <w:pPr>
              <w:pStyle w:val="Brdtekstpflgende"/>
              <w:jc w:val="center"/>
              <w:rPr>
                <w:b/>
                <w:sz w:val="16"/>
                <w:lang w:val="en-GB"/>
              </w:rPr>
            </w:pPr>
            <w:r>
              <w:rPr>
                <w:b/>
                <w:sz w:val="16"/>
                <w:lang w:val="en-GB"/>
              </w:rPr>
              <w:t>TO</w:t>
            </w:r>
          </w:p>
        </w:tc>
        <w:tc>
          <w:tcPr>
            <w:tcW w:w="399" w:type="dxa"/>
          </w:tcPr>
          <w:p w14:paraId="7D6A938C" w14:textId="77777777" w:rsidR="007F09AE" w:rsidRDefault="007F09AE" w:rsidP="0050579A">
            <w:pPr>
              <w:pStyle w:val="Brdtekstpflgende"/>
              <w:jc w:val="center"/>
              <w:rPr>
                <w:b/>
                <w:sz w:val="16"/>
                <w:lang w:val="en-GB"/>
              </w:rPr>
            </w:pPr>
          </w:p>
        </w:tc>
        <w:tc>
          <w:tcPr>
            <w:tcW w:w="165" w:type="dxa"/>
          </w:tcPr>
          <w:p w14:paraId="7CAB54DF" w14:textId="77777777" w:rsidR="007F09AE" w:rsidRDefault="007F09AE" w:rsidP="0050579A">
            <w:pPr>
              <w:pStyle w:val="Brdtekstpflgende"/>
              <w:jc w:val="center"/>
              <w:rPr>
                <w:b/>
                <w:sz w:val="16"/>
                <w:lang w:val="en-GB"/>
              </w:rPr>
            </w:pPr>
            <w:r>
              <w:rPr>
                <w:b/>
                <w:sz w:val="16"/>
                <w:lang w:val="en-GB"/>
              </w:rPr>
              <w:t>/</w:t>
            </w:r>
          </w:p>
        </w:tc>
        <w:tc>
          <w:tcPr>
            <w:tcW w:w="402" w:type="dxa"/>
          </w:tcPr>
          <w:p w14:paraId="53E3E852" w14:textId="77777777" w:rsidR="007F09AE" w:rsidRDefault="007F09AE" w:rsidP="0050579A">
            <w:pPr>
              <w:pStyle w:val="Brdtekstpflgende"/>
              <w:jc w:val="center"/>
              <w:rPr>
                <w:b/>
                <w:sz w:val="16"/>
                <w:lang w:val="en-GB"/>
              </w:rPr>
            </w:pPr>
          </w:p>
        </w:tc>
        <w:tc>
          <w:tcPr>
            <w:tcW w:w="202" w:type="dxa"/>
          </w:tcPr>
          <w:p w14:paraId="69546E9F" w14:textId="77777777" w:rsidR="007F09AE" w:rsidRDefault="007F09AE" w:rsidP="0050579A">
            <w:pPr>
              <w:pStyle w:val="Brdtekstpflgende"/>
              <w:jc w:val="center"/>
              <w:rPr>
                <w:b/>
                <w:sz w:val="16"/>
                <w:lang w:val="en-GB"/>
              </w:rPr>
            </w:pPr>
            <w:r>
              <w:rPr>
                <w:b/>
                <w:sz w:val="16"/>
                <w:lang w:val="en-GB"/>
              </w:rPr>
              <w:t>/</w:t>
            </w:r>
          </w:p>
        </w:tc>
        <w:tc>
          <w:tcPr>
            <w:tcW w:w="365" w:type="dxa"/>
          </w:tcPr>
          <w:p w14:paraId="6724CBFC" w14:textId="77777777" w:rsidR="007F09AE" w:rsidRDefault="007F09AE" w:rsidP="0050579A">
            <w:pPr>
              <w:pStyle w:val="Brdtekstpflgende"/>
              <w:jc w:val="center"/>
              <w:rPr>
                <w:b/>
                <w:sz w:val="16"/>
                <w:lang w:val="en-GB"/>
              </w:rPr>
            </w:pPr>
          </w:p>
        </w:tc>
        <w:tc>
          <w:tcPr>
            <w:tcW w:w="283" w:type="dxa"/>
          </w:tcPr>
          <w:p w14:paraId="09B276EA" w14:textId="77777777" w:rsidR="007F09AE" w:rsidRDefault="007F09AE" w:rsidP="0050579A">
            <w:pPr>
              <w:pStyle w:val="Brdtekstpflgende"/>
              <w:jc w:val="center"/>
              <w:rPr>
                <w:b/>
                <w:sz w:val="16"/>
                <w:lang w:val="en-GB"/>
              </w:rPr>
            </w:pPr>
            <w:r>
              <w:rPr>
                <w:b/>
                <w:sz w:val="16"/>
                <w:lang w:val="en-GB"/>
              </w:rPr>
              <w:t>(</w:t>
            </w:r>
          </w:p>
        </w:tc>
        <w:tc>
          <w:tcPr>
            <w:tcW w:w="426" w:type="dxa"/>
          </w:tcPr>
          <w:p w14:paraId="1E88A5DC" w14:textId="77777777" w:rsidR="007F09AE" w:rsidRDefault="007F09AE" w:rsidP="0050579A">
            <w:pPr>
              <w:pStyle w:val="Brdtekstpflgende"/>
              <w:jc w:val="center"/>
              <w:rPr>
                <w:b/>
                <w:sz w:val="16"/>
                <w:lang w:val="en-GB"/>
              </w:rPr>
            </w:pPr>
          </w:p>
        </w:tc>
        <w:tc>
          <w:tcPr>
            <w:tcW w:w="186" w:type="dxa"/>
          </w:tcPr>
          <w:p w14:paraId="7B4F9AE5" w14:textId="77777777" w:rsidR="007F09AE" w:rsidRDefault="007F09AE" w:rsidP="0050579A">
            <w:pPr>
              <w:pStyle w:val="Brdtekstpflgende"/>
              <w:jc w:val="center"/>
              <w:rPr>
                <w:b/>
                <w:sz w:val="16"/>
                <w:lang w:val="en-GB"/>
              </w:rPr>
            </w:pPr>
            <w:r>
              <w:rPr>
                <w:b/>
                <w:sz w:val="16"/>
                <w:lang w:val="en-GB"/>
              </w:rPr>
              <w:t>/</w:t>
            </w:r>
          </w:p>
        </w:tc>
        <w:tc>
          <w:tcPr>
            <w:tcW w:w="381" w:type="dxa"/>
          </w:tcPr>
          <w:p w14:paraId="37F64950" w14:textId="77777777" w:rsidR="007F09AE" w:rsidRDefault="007F09AE" w:rsidP="0050579A">
            <w:pPr>
              <w:pStyle w:val="Brdtekstpflgende"/>
              <w:jc w:val="center"/>
              <w:rPr>
                <w:b/>
                <w:sz w:val="16"/>
                <w:lang w:val="en-GB"/>
              </w:rPr>
            </w:pPr>
          </w:p>
        </w:tc>
        <w:tc>
          <w:tcPr>
            <w:tcW w:w="167" w:type="dxa"/>
          </w:tcPr>
          <w:p w14:paraId="7E676125" w14:textId="77777777" w:rsidR="007F09AE" w:rsidRDefault="007F09AE" w:rsidP="0050579A">
            <w:pPr>
              <w:pStyle w:val="Brdtekstpflgende"/>
              <w:jc w:val="center"/>
              <w:rPr>
                <w:b/>
                <w:sz w:val="16"/>
                <w:lang w:val="en-GB"/>
              </w:rPr>
            </w:pPr>
            <w:r>
              <w:rPr>
                <w:b/>
                <w:sz w:val="16"/>
                <w:lang w:val="en-GB"/>
              </w:rPr>
              <w:t>/</w:t>
            </w:r>
          </w:p>
        </w:tc>
        <w:tc>
          <w:tcPr>
            <w:tcW w:w="400" w:type="dxa"/>
          </w:tcPr>
          <w:p w14:paraId="5F06B589" w14:textId="77777777" w:rsidR="007F09AE" w:rsidRDefault="007F09AE" w:rsidP="0050579A">
            <w:pPr>
              <w:pStyle w:val="Brdtekstpflgende"/>
              <w:jc w:val="center"/>
              <w:rPr>
                <w:b/>
                <w:sz w:val="16"/>
                <w:lang w:val="en-GB"/>
              </w:rPr>
            </w:pPr>
          </w:p>
        </w:tc>
        <w:tc>
          <w:tcPr>
            <w:tcW w:w="431" w:type="dxa"/>
          </w:tcPr>
          <w:p w14:paraId="1F6F3498" w14:textId="77777777" w:rsidR="007F09AE" w:rsidRDefault="007F09AE" w:rsidP="0050579A">
            <w:pPr>
              <w:pStyle w:val="Brdtekstpflgende"/>
              <w:jc w:val="center"/>
              <w:rPr>
                <w:b/>
                <w:sz w:val="16"/>
                <w:lang w:val="en-GB"/>
              </w:rPr>
            </w:pPr>
            <w:r>
              <w:rPr>
                <w:b/>
                <w:sz w:val="16"/>
                <w:lang w:val="en-GB"/>
              </w:rPr>
              <w:t xml:space="preserve">TO </w:t>
            </w:r>
          </w:p>
        </w:tc>
        <w:tc>
          <w:tcPr>
            <w:tcW w:w="431" w:type="dxa"/>
          </w:tcPr>
          <w:p w14:paraId="08416D4F" w14:textId="77777777" w:rsidR="007F09AE" w:rsidRDefault="007F09AE" w:rsidP="0050579A">
            <w:pPr>
              <w:pStyle w:val="Brdtekstpflgende"/>
              <w:jc w:val="center"/>
              <w:rPr>
                <w:b/>
                <w:sz w:val="16"/>
                <w:lang w:val="en-GB"/>
              </w:rPr>
            </w:pPr>
          </w:p>
        </w:tc>
        <w:tc>
          <w:tcPr>
            <w:tcW w:w="179" w:type="dxa"/>
          </w:tcPr>
          <w:p w14:paraId="510B2B1E" w14:textId="77777777" w:rsidR="007F09AE" w:rsidRDefault="007F09AE" w:rsidP="0050579A">
            <w:pPr>
              <w:pStyle w:val="Brdtekstpflgende"/>
              <w:jc w:val="center"/>
              <w:rPr>
                <w:b/>
                <w:sz w:val="16"/>
                <w:lang w:val="en-GB"/>
              </w:rPr>
            </w:pPr>
            <w:r>
              <w:rPr>
                <w:b/>
                <w:sz w:val="16"/>
                <w:lang w:val="en-GB"/>
              </w:rPr>
              <w:t>/</w:t>
            </w:r>
          </w:p>
        </w:tc>
        <w:tc>
          <w:tcPr>
            <w:tcW w:w="376" w:type="dxa"/>
          </w:tcPr>
          <w:p w14:paraId="3481F950" w14:textId="77777777" w:rsidR="007F09AE" w:rsidRDefault="007F09AE" w:rsidP="0050579A">
            <w:pPr>
              <w:pStyle w:val="Brdtekstpflgende"/>
              <w:jc w:val="center"/>
              <w:rPr>
                <w:b/>
                <w:sz w:val="16"/>
                <w:lang w:val="en-GB"/>
              </w:rPr>
            </w:pPr>
          </w:p>
        </w:tc>
        <w:tc>
          <w:tcPr>
            <w:tcW w:w="218" w:type="dxa"/>
          </w:tcPr>
          <w:p w14:paraId="79463C9D" w14:textId="77777777" w:rsidR="007F09AE" w:rsidRDefault="007F09AE" w:rsidP="0050579A">
            <w:pPr>
              <w:pStyle w:val="Brdtekstpflgende"/>
              <w:jc w:val="center"/>
              <w:rPr>
                <w:b/>
                <w:sz w:val="16"/>
                <w:lang w:val="en-GB"/>
              </w:rPr>
            </w:pPr>
            <w:r>
              <w:rPr>
                <w:b/>
                <w:sz w:val="16"/>
                <w:lang w:val="en-GB"/>
              </w:rPr>
              <w:t>/</w:t>
            </w:r>
          </w:p>
        </w:tc>
        <w:tc>
          <w:tcPr>
            <w:tcW w:w="341" w:type="dxa"/>
          </w:tcPr>
          <w:p w14:paraId="169048FA" w14:textId="77777777" w:rsidR="007F09AE" w:rsidRDefault="007F09AE" w:rsidP="0050579A">
            <w:pPr>
              <w:pStyle w:val="Brdtekstpflgende"/>
              <w:jc w:val="center"/>
              <w:rPr>
                <w:b/>
                <w:sz w:val="16"/>
                <w:lang w:val="en-GB"/>
              </w:rPr>
            </w:pPr>
          </w:p>
        </w:tc>
        <w:tc>
          <w:tcPr>
            <w:tcW w:w="292" w:type="dxa"/>
          </w:tcPr>
          <w:p w14:paraId="384C4E8D" w14:textId="77777777" w:rsidR="007F09AE" w:rsidRDefault="007F09AE" w:rsidP="0050579A">
            <w:pPr>
              <w:pStyle w:val="Brdtekstpflgende"/>
              <w:jc w:val="center"/>
              <w:rPr>
                <w:b/>
                <w:sz w:val="16"/>
                <w:lang w:val="en-GB"/>
              </w:rPr>
            </w:pPr>
            <w:r>
              <w:rPr>
                <w:b/>
                <w:sz w:val="16"/>
                <w:lang w:val="en-GB"/>
              </w:rPr>
              <w:t>)</w:t>
            </w:r>
          </w:p>
        </w:tc>
      </w:tr>
    </w:tbl>
    <w:p w14:paraId="3B769803"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7456" behindDoc="0" locked="0" layoutInCell="0" allowOverlap="1" wp14:anchorId="639A28B7" wp14:editId="2C18E519">
                <wp:simplePos x="0" y="0"/>
                <wp:positionH relativeFrom="column">
                  <wp:posOffset>-166370</wp:posOffset>
                </wp:positionH>
                <wp:positionV relativeFrom="paragraph">
                  <wp:posOffset>198755</wp:posOffset>
                </wp:positionV>
                <wp:extent cx="6218555" cy="1097915"/>
                <wp:effectExtent l="0" t="0"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79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C91D06C" id="Rectangle 10" o:spid="_x0000_s1026" style="position:absolute;margin-left:-13.1pt;margin-top:15.65pt;width:489.65pt;height:8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" o:allowincell="f" filled="f"/>
            </w:pict>
          </mc:Fallback>
        </mc:AlternateContent>
      </w:r>
    </w:p>
    <w:p w14:paraId="4FB28CF2" w14:textId="77777777" w:rsidR="007F09AE" w:rsidRDefault="007F09AE" w:rsidP="007F09AE">
      <w:pPr>
        <w:pStyle w:val="Brdtekstpflgende"/>
        <w:rPr>
          <w:b/>
          <w:sz w:val="20"/>
          <w:lang w:val="en-GB"/>
        </w:rPr>
      </w:pPr>
      <w:r>
        <w:rPr>
          <w:b/>
          <w:sz w:val="20"/>
          <w:lang w:val="en-GB"/>
        </w:rPr>
        <w:t>5. TYPE OF VISIT (SELECT ONE FROM EACH COLUMN):</w:t>
      </w:r>
    </w:p>
    <w:p w14:paraId="0FD6024C" w14:textId="77777777" w:rsidR="007F09AE" w:rsidRDefault="007F09AE" w:rsidP="007F09AE">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7F09AE" w14:paraId="2995B404" w14:textId="77777777" w:rsidTr="0050579A">
        <w:tc>
          <w:tcPr>
            <w:tcW w:w="425" w:type="dxa"/>
            <w:tcBorders>
              <w:top w:val="single" w:sz="6" w:space="0" w:color="auto"/>
              <w:left w:val="single" w:sz="6" w:space="0" w:color="auto"/>
              <w:bottom w:val="single" w:sz="6" w:space="0" w:color="auto"/>
              <w:right w:val="single" w:sz="6" w:space="0" w:color="auto"/>
            </w:tcBorders>
          </w:tcPr>
          <w:p w14:paraId="2022E40B" w14:textId="77777777" w:rsidR="007F09AE" w:rsidRDefault="007F09AE" w:rsidP="0050579A">
            <w:pPr>
              <w:pStyle w:val="Brdtekstpflgende"/>
              <w:ind w:left="528"/>
              <w:rPr>
                <w:b/>
                <w:sz w:val="16"/>
                <w:lang w:val="en-GB"/>
              </w:rPr>
            </w:pPr>
          </w:p>
        </w:tc>
        <w:tc>
          <w:tcPr>
            <w:tcW w:w="2615" w:type="dxa"/>
            <w:tcBorders>
              <w:left w:val="nil"/>
            </w:tcBorders>
          </w:tcPr>
          <w:p w14:paraId="759349F1" w14:textId="77777777" w:rsidR="007F09AE" w:rsidRDefault="007F09AE" w:rsidP="0050579A">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14:paraId="2E889B7D" w14:textId="77777777" w:rsidR="007F09AE" w:rsidRDefault="007F09AE" w:rsidP="0050579A">
            <w:pPr>
              <w:pStyle w:val="Brdtekstpflgende"/>
              <w:rPr>
                <w:b/>
                <w:sz w:val="16"/>
                <w:lang w:val="en-GB"/>
              </w:rPr>
            </w:pPr>
          </w:p>
        </w:tc>
        <w:tc>
          <w:tcPr>
            <w:tcW w:w="4895" w:type="dxa"/>
            <w:tcBorders>
              <w:left w:val="nil"/>
            </w:tcBorders>
          </w:tcPr>
          <w:p w14:paraId="49C1C454" w14:textId="77777777" w:rsidR="007F09AE" w:rsidRDefault="007F09AE" w:rsidP="0050579A">
            <w:pPr>
              <w:pStyle w:val="Brdtekstpflgende"/>
              <w:rPr>
                <w:b/>
                <w:sz w:val="16"/>
                <w:lang w:val="en-GB"/>
              </w:rPr>
            </w:pPr>
            <w:r>
              <w:rPr>
                <w:b/>
                <w:sz w:val="16"/>
                <w:lang w:val="en-GB"/>
              </w:rPr>
              <w:t>INITIATED BY REQUEST AGENCY OR FACILITY</w:t>
            </w:r>
          </w:p>
        </w:tc>
      </w:tr>
      <w:tr w:rsidR="007F09AE" w14:paraId="2DEE90B3" w14:textId="77777777" w:rsidTr="0050579A">
        <w:tc>
          <w:tcPr>
            <w:tcW w:w="425" w:type="dxa"/>
            <w:tcBorders>
              <w:top w:val="single" w:sz="6" w:space="0" w:color="auto"/>
              <w:left w:val="single" w:sz="6" w:space="0" w:color="auto"/>
              <w:bottom w:val="single" w:sz="6" w:space="0" w:color="auto"/>
              <w:right w:val="single" w:sz="6" w:space="0" w:color="auto"/>
            </w:tcBorders>
          </w:tcPr>
          <w:p w14:paraId="6F27CDB3" w14:textId="77777777" w:rsidR="007F09AE" w:rsidRDefault="007F09AE" w:rsidP="0050579A">
            <w:pPr>
              <w:pStyle w:val="Brdtekstpflgende"/>
              <w:ind w:left="528"/>
              <w:rPr>
                <w:b/>
                <w:sz w:val="16"/>
                <w:lang w:val="en-GB"/>
              </w:rPr>
            </w:pPr>
          </w:p>
        </w:tc>
        <w:tc>
          <w:tcPr>
            <w:tcW w:w="2615" w:type="dxa"/>
            <w:tcBorders>
              <w:left w:val="nil"/>
            </w:tcBorders>
          </w:tcPr>
          <w:p w14:paraId="650B3A78" w14:textId="77777777" w:rsidR="007F09AE" w:rsidRDefault="007F09AE" w:rsidP="0050579A">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14:paraId="7ACF03C1" w14:textId="77777777" w:rsidR="007F09AE" w:rsidRDefault="007F09AE" w:rsidP="0050579A">
            <w:pPr>
              <w:pStyle w:val="Brdtekstpflgende"/>
              <w:rPr>
                <w:b/>
                <w:sz w:val="16"/>
                <w:lang w:val="en-GB"/>
              </w:rPr>
            </w:pPr>
            <w:r>
              <w:rPr>
                <w:b/>
                <w:sz w:val="16"/>
                <w:lang w:val="en-GB"/>
              </w:rPr>
              <w:t xml:space="preserve">  </w:t>
            </w:r>
          </w:p>
        </w:tc>
        <w:tc>
          <w:tcPr>
            <w:tcW w:w="4895" w:type="dxa"/>
            <w:tcBorders>
              <w:left w:val="nil"/>
            </w:tcBorders>
          </w:tcPr>
          <w:p w14:paraId="72CFEE1C" w14:textId="77777777" w:rsidR="007F09AE" w:rsidRDefault="007F09AE" w:rsidP="0050579A">
            <w:pPr>
              <w:pStyle w:val="Brdtekstpflgende"/>
              <w:rPr>
                <w:b/>
                <w:sz w:val="16"/>
                <w:lang w:val="en-GB"/>
              </w:rPr>
            </w:pPr>
            <w:r>
              <w:rPr>
                <w:b/>
                <w:sz w:val="16"/>
                <w:lang w:val="en-GB"/>
              </w:rPr>
              <w:t>BY INVITATION OF THE FACILITY TO BE VISITED</w:t>
            </w:r>
          </w:p>
        </w:tc>
      </w:tr>
    </w:tbl>
    <w:p w14:paraId="3431E57D"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8480" behindDoc="0" locked="0" layoutInCell="0" allowOverlap="1" wp14:anchorId="5219CA25" wp14:editId="426CD405">
                <wp:simplePos x="0" y="0"/>
                <wp:positionH relativeFrom="column">
                  <wp:posOffset>-168910</wp:posOffset>
                </wp:positionH>
                <wp:positionV relativeFrom="paragraph">
                  <wp:posOffset>193675</wp:posOffset>
                </wp:positionV>
                <wp:extent cx="6218555" cy="146367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636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92C3389" id="Rectangle 11" o:spid="_x0000_s1026" style="position:absolute;margin-left:-13.3pt;margin-top:15.25pt;width:489.65pt;height:11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" o:allowincell="f" filled="f"/>
            </w:pict>
          </mc:Fallback>
        </mc:AlternateContent>
      </w:r>
    </w:p>
    <w:p w14:paraId="793DCAAB" w14:textId="77777777" w:rsidR="007F09AE" w:rsidRDefault="007F09AE" w:rsidP="007F09AE">
      <w:pPr>
        <w:pStyle w:val="Brdtekstpflgende"/>
        <w:rPr>
          <w:b/>
          <w:sz w:val="20"/>
          <w:lang w:val="en-GB"/>
        </w:rPr>
      </w:pPr>
    </w:p>
    <w:p w14:paraId="5294EF4A" w14:textId="77777777" w:rsidR="007F09AE" w:rsidRDefault="007F09AE" w:rsidP="007F09AE">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7300"/>
        <w:gridCol w:w="2195"/>
      </w:tblGrid>
      <w:tr w:rsidR="007F09AE" w14:paraId="2B8139F0" w14:textId="77777777" w:rsidTr="0050579A">
        <w:tc>
          <w:tcPr>
            <w:tcW w:w="9495" w:type="dxa"/>
            <w:gridSpan w:val="2"/>
          </w:tcPr>
          <w:p w14:paraId="36ACDCC0" w14:textId="77777777" w:rsidR="007F09AE" w:rsidRDefault="007F09AE" w:rsidP="0050579A">
            <w:pPr>
              <w:pStyle w:val="Brdtekstpflgende"/>
              <w:rPr>
                <w:b/>
                <w:sz w:val="20"/>
                <w:lang w:val="en-GB"/>
              </w:rPr>
            </w:pPr>
            <w:r>
              <w:rPr>
                <w:b/>
                <w:noProof/>
                <w:sz w:val="20"/>
              </w:rPr>
              <mc:AlternateContent>
                <mc:Choice Requires="wps">
                  <w:drawing>
                    <wp:anchor distT="0" distB="0" distL="114300" distR="114300" simplePos="0" relativeHeight="251672576" behindDoc="0" locked="0" layoutInCell="0" allowOverlap="1" wp14:anchorId="640E90D7" wp14:editId="1DD77DD2">
                      <wp:simplePos x="0" y="0"/>
                      <wp:positionH relativeFrom="column">
                        <wp:posOffset>-168910</wp:posOffset>
                      </wp:positionH>
                      <wp:positionV relativeFrom="paragraph">
                        <wp:posOffset>561975</wp:posOffset>
                      </wp:positionV>
                      <wp:extent cx="6218555" cy="478155"/>
                      <wp:effectExtent l="0" t="0" r="10795" b="1714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6A43BEDA" id="Rectangle 15" o:spid="_x0000_s1026" style="position:absolute;margin-left:-13.3pt;margin-top:44.25pt;width:489.65pt;height:3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" o:allowincell="f" filled="f"/>
                  </w:pict>
                </mc:Fallback>
              </mc:AlternateContent>
            </w:r>
          </w:p>
          <w:p w14:paraId="209D76B0" w14:textId="77777777" w:rsidR="007F09AE" w:rsidRDefault="007F09AE" w:rsidP="0050579A">
            <w:pPr>
              <w:pStyle w:val="Brdtekstpflgende"/>
              <w:rPr>
                <w:b/>
                <w:sz w:val="20"/>
                <w:lang w:val="en-GB"/>
              </w:rPr>
            </w:pPr>
          </w:p>
          <w:p w14:paraId="53DEF59C" w14:textId="77777777" w:rsidR="007F09AE" w:rsidRDefault="007F09AE" w:rsidP="0050579A">
            <w:pPr>
              <w:pStyle w:val="Brdtekstpflgende"/>
              <w:rPr>
                <w:b/>
                <w:sz w:val="20"/>
                <w:lang w:val="en-GB"/>
              </w:rPr>
            </w:pPr>
          </w:p>
        </w:tc>
      </w:tr>
      <w:tr w:rsidR="007F09AE" w14:paraId="11E828E7" w14:textId="77777777" w:rsidTr="0050579A">
        <w:tc>
          <w:tcPr>
            <w:tcW w:w="7300" w:type="dxa"/>
          </w:tcPr>
          <w:p w14:paraId="179884FB" w14:textId="77777777" w:rsidR="007F09AE" w:rsidRDefault="007F09AE" w:rsidP="0050579A">
            <w:pPr>
              <w:pStyle w:val="Brdtekstpflgende"/>
              <w:rPr>
                <w:b/>
                <w:sz w:val="20"/>
                <w:lang w:val="en-GB"/>
              </w:rPr>
            </w:pPr>
            <w:r>
              <w:rPr>
                <w:b/>
                <w:sz w:val="20"/>
                <w:lang w:val="en-GB"/>
              </w:rPr>
              <w:t>7. ANTICIPATED LEVEL OF CLASSIFIED INFORMATION TO BE</w:t>
            </w:r>
            <w:r>
              <w:rPr>
                <w:b/>
                <w:sz w:val="20"/>
                <w:lang w:val="en-GB"/>
              </w:rPr>
              <w:br/>
              <w:t xml:space="preserve">     INVOLVED:  </w:t>
            </w:r>
          </w:p>
        </w:tc>
        <w:tc>
          <w:tcPr>
            <w:tcW w:w="2194" w:type="dxa"/>
          </w:tcPr>
          <w:p w14:paraId="51324E06" w14:textId="77777777" w:rsidR="007F09AE" w:rsidRDefault="007F09AE" w:rsidP="0050579A">
            <w:pPr>
              <w:pStyle w:val="Brdtekstpflgende"/>
              <w:rPr>
                <w:b/>
                <w:sz w:val="20"/>
                <w:lang w:val="en-GB"/>
              </w:rPr>
            </w:pPr>
          </w:p>
        </w:tc>
      </w:tr>
    </w:tbl>
    <w:p w14:paraId="1275EEE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3600" behindDoc="0" locked="0" layoutInCell="0" allowOverlap="1" wp14:anchorId="6F02A279" wp14:editId="531FFD35">
                <wp:simplePos x="0" y="0"/>
                <wp:positionH relativeFrom="column">
                  <wp:posOffset>-168910</wp:posOffset>
                </wp:positionH>
                <wp:positionV relativeFrom="paragraph">
                  <wp:posOffset>84455</wp:posOffset>
                </wp:positionV>
                <wp:extent cx="6218555" cy="1737995"/>
                <wp:effectExtent l="0" t="0"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7379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7879746" id="Rectangle 16" o:spid="_x0000_s1026" style="position:absolute;margin-left:-13.3pt;margin-top:6.65pt;width:489.65pt;height:13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Zym7w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4747"/>
        <w:gridCol w:w="1277"/>
      </w:tblGrid>
      <w:tr w:rsidR="007F09AE" w14:paraId="611E4CC4" w14:textId="77777777" w:rsidTr="0050579A">
        <w:tc>
          <w:tcPr>
            <w:tcW w:w="4747" w:type="dxa"/>
          </w:tcPr>
          <w:p w14:paraId="515AC43F" w14:textId="77777777" w:rsidR="007F09AE" w:rsidRDefault="007F09AE" w:rsidP="0050579A">
            <w:pPr>
              <w:pStyle w:val="Brdtekstpflgende"/>
              <w:rPr>
                <w:b/>
                <w:sz w:val="20"/>
                <w:lang w:val="en-GB"/>
              </w:rPr>
            </w:pPr>
            <w:r>
              <w:rPr>
                <w:b/>
                <w:sz w:val="20"/>
                <w:lang w:val="en-GB"/>
              </w:rPr>
              <w:t>8. IS THE VISIT PERTINENT TO:</w:t>
            </w:r>
          </w:p>
        </w:tc>
        <w:tc>
          <w:tcPr>
            <w:tcW w:w="1277" w:type="dxa"/>
          </w:tcPr>
          <w:p w14:paraId="222784CC" w14:textId="77777777" w:rsidR="007F09AE" w:rsidRDefault="007F09AE" w:rsidP="0050579A">
            <w:pPr>
              <w:pStyle w:val="Brdtekstpflgende"/>
              <w:rPr>
                <w:b/>
                <w:sz w:val="20"/>
                <w:lang w:val="en-GB"/>
              </w:rPr>
            </w:pPr>
            <w:r>
              <w:rPr>
                <w:b/>
                <w:sz w:val="20"/>
                <w:lang w:val="en-GB"/>
              </w:rPr>
              <w:t xml:space="preserve">SPECIFY: </w:t>
            </w:r>
          </w:p>
        </w:tc>
      </w:tr>
    </w:tbl>
    <w:p w14:paraId="6273E00E"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7F09AE" w14:paraId="41C40A9F" w14:textId="77777777" w:rsidTr="0050579A">
        <w:trPr>
          <w:gridAfter w:val="1"/>
          <w:wAfter w:w="3883" w:type="dxa"/>
        </w:trPr>
        <w:tc>
          <w:tcPr>
            <w:tcW w:w="5032" w:type="dxa"/>
          </w:tcPr>
          <w:p w14:paraId="126765A9" w14:textId="77777777" w:rsidR="007F09AE" w:rsidRDefault="007F09AE" w:rsidP="0050579A">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14:paraId="23B3BF71" w14:textId="77777777" w:rsidR="007F09AE" w:rsidRDefault="007F09AE" w:rsidP="0050579A">
            <w:pPr>
              <w:pStyle w:val="Brdtekstpflgende"/>
              <w:rPr>
                <w:b/>
                <w:sz w:val="16"/>
                <w:lang w:val="en-GB"/>
              </w:rPr>
            </w:pPr>
          </w:p>
        </w:tc>
      </w:tr>
      <w:tr w:rsidR="007F09AE" w14:paraId="05DD1D07" w14:textId="77777777" w:rsidTr="0050579A">
        <w:trPr>
          <w:gridAfter w:val="1"/>
          <w:wAfter w:w="3883" w:type="dxa"/>
        </w:trPr>
        <w:tc>
          <w:tcPr>
            <w:tcW w:w="5032" w:type="dxa"/>
          </w:tcPr>
          <w:p w14:paraId="18D854EC" w14:textId="77777777" w:rsidR="007F09AE" w:rsidRDefault="007F09AE" w:rsidP="0050579A">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14:paraId="3E3EAF6F" w14:textId="77777777" w:rsidR="007F09AE" w:rsidRDefault="007F09AE" w:rsidP="0050579A">
            <w:pPr>
              <w:pStyle w:val="Brdtekstpflgende"/>
              <w:rPr>
                <w:b/>
                <w:sz w:val="16"/>
                <w:lang w:val="en-GB"/>
              </w:rPr>
            </w:pPr>
          </w:p>
        </w:tc>
      </w:tr>
      <w:tr w:rsidR="007F09AE" w14:paraId="011B4CF0" w14:textId="77777777" w:rsidTr="0050579A">
        <w:trPr>
          <w:gridAfter w:val="1"/>
          <w:wAfter w:w="3883" w:type="dxa"/>
        </w:trPr>
        <w:tc>
          <w:tcPr>
            <w:tcW w:w="5032" w:type="dxa"/>
          </w:tcPr>
          <w:p w14:paraId="0EAF5802" w14:textId="77777777" w:rsidR="007F09AE" w:rsidRDefault="007F09AE" w:rsidP="0050579A">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14:paraId="77CFFC9F" w14:textId="77777777" w:rsidR="007F09AE" w:rsidRDefault="007F09AE" w:rsidP="0050579A">
            <w:pPr>
              <w:pStyle w:val="Brdtekstpflgende"/>
              <w:rPr>
                <w:b/>
                <w:sz w:val="16"/>
                <w:lang w:val="en-GB"/>
              </w:rPr>
            </w:pPr>
          </w:p>
        </w:tc>
      </w:tr>
      <w:tr w:rsidR="007F09AE" w14:paraId="13D2F551" w14:textId="77777777" w:rsidTr="0050579A">
        <w:trPr>
          <w:gridAfter w:val="1"/>
          <w:wAfter w:w="3883" w:type="dxa"/>
        </w:trPr>
        <w:tc>
          <w:tcPr>
            <w:tcW w:w="5032" w:type="dxa"/>
          </w:tcPr>
          <w:p w14:paraId="0F633954" w14:textId="77777777" w:rsidR="007F09AE" w:rsidRDefault="007F09AE" w:rsidP="0050579A">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14:paraId="6C9B1073" w14:textId="77777777" w:rsidR="007F09AE" w:rsidRDefault="007F09AE" w:rsidP="0050579A">
            <w:pPr>
              <w:pStyle w:val="Brdtekstpflgende"/>
              <w:rPr>
                <w:b/>
                <w:sz w:val="16"/>
                <w:lang w:val="en-GB"/>
              </w:rPr>
            </w:pPr>
          </w:p>
        </w:tc>
      </w:tr>
      <w:tr w:rsidR="007F09AE" w14:paraId="61B99538" w14:textId="77777777" w:rsidTr="0050579A">
        <w:tc>
          <w:tcPr>
            <w:tcW w:w="5032" w:type="dxa"/>
          </w:tcPr>
          <w:p w14:paraId="1F19E4F1" w14:textId="77777777" w:rsidR="007F09AE" w:rsidRDefault="007F09AE" w:rsidP="0050579A">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14:paraId="3F70B416" w14:textId="77777777" w:rsidR="007F09AE" w:rsidRDefault="007F09AE" w:rsidP="0050579A">
            <w:pPr>
              <w:pStyle w:val="Brdtekstpflgende"/>
              <w:rPr>
                <w:b/>
                <w:sz w:val="16"/>
                <w:lang w:val="en-GB"/>
              </w:rPr>
            </w:pPr>
          </w:p>
        </w:tc>
      </w:tr>
    </w:tbl>
    <w:p w14:paraId="279E6E65" w14:textId="77777777" w:rsidR="007F09AE" w:rsidRDefault="007F09AE" w:rsidP="007F09AE">
      <w:pPr>
        <w:pStyle w:val="Brdtekstpflgende"/>
        <w:rPr>
          <w:b/>
          <w:sz w:val="20"/>
          <w:lang w:val="en-GB"/>
        </w:rPr>
      </w:pPr>
      <w:r>
        <w:rPr>
          <w:lang w:val="en-GB"/>
        </w:rPr>
        <w:br w:type="page"/>
      </w:r>
      <w:r>
        <w:rPr>
          <w:b/>
          <w:sz w:val="20"/>
          <w:lang w:val="en-GB"/>
        </w:rPr>
        <w:lastRenderedPageBreak/>
        <w:t>9. PARTICULARS OF VISITORS</w:t>
      </w:r>
    </w:p>
    <w:p w14:paraId="03FDE57F"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1312" behindDoc="0" locked="0" layoutInCell="0" allowOverlap="1" wp14:anchorId="0D41C0D6" wp14:editId="2E8F7868">
                <wp:simplePos x="0" y="0"/>
                <wp:positionH relativeFrom="column">
                  <wp:posOffset>-168910</wp:posOffset>
                </wp:positionH>
                <wp:positionV relativeFrom="paragraph">
                  <wp:posOffset>-307340</wp:posOffset>
                </wp:positionV>
                <wp:extent cx="6218555" cy="932751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5BFC3683" id="Rectangle 4" o:spid="_x0000_s1026" style="position:absolute;margin-left:-13.3pt;margin-top:-24.2pt;width:489.65pt;height:7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9r7QIAADU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7F09AE" w14:paraId="57D6B4F9" w14:textId="77777777" w:rsidTr="0050579A">
        <w:trPr>
          <w:gridAfter w:val="1"/>
          <w:wAfter w:w="1814" w:type="dxa"/>
        </w:trPr>
        <w:tc>
          <w:tcPr>
            <w:tcW w:w="779" w:type="dxa"/>
          </w:tcPr>
          <w:p w14:paraId="3E59F395" w14:textId="77777777" w:rsidR="007F09AE" w:rsidRDefault="007F09AE" w:rsidP="0050579A">
            <w:pPr>
              <w:pStyle w:val="Brdtekstpflgende"/>
              <w:rPr>
                <w:b/>
                <w:sz w:val="16"/>
                <w:lang w:val="en-GB"/>
              </w:rPr>
            </w:pPr>
            <w:r>
              <w:rPr>
                <w:b/>
                <w:sz w:val="16"/>
                <w:lang w:val="en-GB"/>
              </w:rPr>
              <w:t>NAME:</w:t>
            </w:r>
          </w:p>
        </w:tc>
        <w:tc>
          <w:tcPr>
            <w:tcW w:w="5812" w:type="dxa"/>
            <w:gridSpan w:val="15"/>
          </w:tcPr>
          <w:p w14:paraId="1BE268AF" w14:textId="77777777" w:rsidR="007F09AE" w:rsidRDefault="007F09AE" w:rsidP="0050579A">
            <w:pPr>
              <w:pStyle w:val="Brdtekstpflgende"/>
              <w:rPr>
                <w:b/>
                <w:sz w:val="16"/>
                <w:lang w:val="en-GB"/>
              </w:rPr>
            </w:pPr>
          </w:p>
        </w:tc>
      </w:tr>
      <w:tr w:rsidR="007F09AE" w14:paraId="5FE7A78C" w14:textId="77777777" w:rsidTr="0050579A">
        <w:tc>
          <w:tcPr>
            <w:tcW w:w="1488" w:type="dxa"/>
            <w:gridSpan w:val="3"/>
          </w:tcPr>
          <w:p w14:paraId="62E9A586" w14:textId="77777777" w:rsidR="007F09AE" w:rsidRDefault="007F09AE" w:rsidP="0050579A">
            <w:pPr>
              <w:pStyle w:val="Brdtekstpflgende"/>
              <w:rPr>
                <w:b/>
                <w:sz w:val="16"/>
                <w:lang w:val="en-GB"/>
              </w:rPr>
            </w:pPr>
            <w:r>
              <w:rPr>
                <w:b/>
                <w:sz w:val="16"/>
                <w:lang w:val="en-GB"/>
              </w:rPr>
              <w:t>DATE OF BIRTH:</w:t>
            </w:r>
          </w:p>
        </w:tc>
        <w:tc>
          <w:tcPr>
            <w:tcW w:w="425" w:type="dxa"/>
          </w:tcPr>
          <w:p w14:paraId="387FE331" w14:textId="77777777" w:rsidR="007F09AE" w:rsidRDefault="007F09AE" w:rsidP="0050579A">
            <w:pPr>
              <w:pStyle w:val="Brdtekstpflgende"/>
              <w:jc w:val="center"/>
              <w:rPr>
                <w:b/>
                <w:sz w:val="16"/>
                <w:lang w:val="en-GB"/>
              </w:rPr>
            </w:pPr>
          </w:p>
        </w:tc>
        <w:tc>
          <w:tcPr>
            <w:tcW w:w="425" w:type="dxa"/>
            <w:gridSpan w:val="2"/>
          </w:tcPr>
          <w:p w14:paraId="1D3B9CA7"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12F581F2" w14:textId="77777777" w:rsidR="007F09AE" w:rsidRDefault="007F09AE" w:rsidP="0050579A">
            <w:pPr>
              <w:pStyle w:val="Brdtekstpflgende"/>
              <w:jc w:val="center"/>
              <w:rPr>
                <w:b/>
                <w:sz w:val="16"/>
                <w:lang w:val="en-GB"/>
              </w:rPr>
            </w:pPr>
          </w:p>
        </w:tc>
        <w:tc>
          <w:tcPr>
            <w:tcW w:w="425" w:type="dxa"/>
          </w:tcPr>
          <w:p w14:paraId="6F86DB21" w14:textId="77777777" w:rsidR="007F09AE" w:rsidRDefault="007F09AE" w:rsidP="0050579A">
            <w:pPr>
              <w:pStyle w:val="Brdtekstpflgende"/>
              <w:jc w:val="center"/>
              <w:rPr>
                <w:b/>
                <w:sz w:val="16"/>
                <w:lang w:val="en-GB"/>
              </w:rPr>
            </w:pPr>
            <w:r>
              <w:rPr>
                <w:b/>
                <w:sz w:val="16"/>
                <w:lang w:val="en-GB"/>
              </w:rPr>
              <w:t>/</w:t>
            </w:r>
          </w:p>
        </w:tc>
        <w:tc>
          <w:tcPr>
            <w:tcW w:w="567" w:type="dxa"/>
          </w:tcPr>
          <w:p w14:paraId="2391865D" w14:textId="77777777" w:rsidR="007F09AE" w:rsidRDefault="007F09AE" w:rsidP="0050579A">
            <w:pPr>
              <w:pStyle w:val="Brdtekstpflgende"/>
              <w:jc w:val="center"/>
              <w:rPr>
                <w:b/>
                <w:sz w:val="16"/>
                <w:lang w:val="en-GB"/>
              </w:rPr>
            </w:pPr>
          </w:p>
        </w:tc>
        <w:tc>
          <w:tcPr>
            <w:tcW w:w="1559" w:type="dxa"/>
            <w:gridSpan w:val="3"/>
          </w:tcPr>
          <w:p w14:paraId="20DC5D8D"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40FDB3CD" w14:textId="77777777" w:rsidR="007F09AE" w:rsidRDefault="007F09AE" w:rsidP="0050579A">
            <w:pPr>
              <w:pStyle w:val="Brdtekstpflgende"/>
              <w:rPr>
                <w:b/>
                <w:sz w:val="16"/>
                <w:lang w:val="en-GB"/>
              </w:rPr>
            </w:pPr>
          </w:p>
        </w:tc>
      </w:tr>
      <w:tr w:rsidR="007F09AE" w14:paraId="5DE1C86E" w14:textId="77777777" w:rsidTr="0050579A">
        <w:tc>
          <w:tcPr>
            <w:tcW w:w="2055" w:type="dxa"/>
            <w:gridSpan w:val="5"/>
          </w:tcPr>
          <w:p w14:paraId="55138B29" w14:textId="77777777" w:rsidR="007F09AE" w:rsidRDefault="007F09AE" w:rsidP="0050579A">
            <w:pPr>
              <w:pStyle w:val="Brdtekstpflgende"/>
              <w:rPr>
                <w:b/>
                <w:sz w:val="16"/>
                <w:lang w:val="en-GB"/>
              </w:rPr>
            </w:pPr>
            <w:r>
              <w:rPr>
                <w:b/>
                <w:sz w:val="16"/>
                <w:lang w:val="en-GB"/>
              </w:rPr>
              <w:t xml:space="preserve">SECURITY CLEARANCE:   </w:t>
            </w:r>
          </w:p>
        </w:tc>
        <w:tc>
          <w:tcPr>
            <w:tcW w:w="625" w:type="dxa"/>
            <w:gridSpan w:val="2"/>
          </w:tcPr>
          <w:p w14:paraId="69CE93E9" w14:textId="77777777" w:rsidR="007F09AE" w:rsidRDefault="007F09AE" w:rsidP="0050579A">
            <w:pPr>
              <w:pStyle w:val="Brdtekstpflgende"/>
              <w:rPr>
                <w:b/>
                <w:sz w:val="16"/>
                <w:lang w:val="en-GB"/>
              </w:rPr>
            </w:pPr>
          </w:p>
        </w:tc>
        <w:tc>
          <w:tcPr>
            <w:tcW w:w="1359" w:type="dxa"/>
            <w:gridSpan w:val="4"/>
          </w:tcPr>
          <w:p w14:paraId="350D40B0" w14:textId="77777777" w:rsidR="007F09AE" w:rsidRDefault="007F09AE" w:rsidP="0050579A">
            <w:pPr>
              <w:pStyle w:val="Brdtekstpflgende"/>
              <w:rPr>
                <w:b/>
                <w:sz w:val="16"/>
                <w:lang w:val="en-GB"/>
              </w:rPr>
            </w:pPr>
            <w:r>
              <w:rPr>
                <w:b/>
                <w:sz w:val="16"/>
                <w:lang w:val="en-GB"/>
              </w:rPr>
              <w:t>ID/PP NUMBER:</w:t>
            </w:r>
          </w:p>
        </w:tc>
        <w:tc>
          <w:tcPr>
            <w:tcW w:w="1071" w:type="dxa"/>
          </w:tcPr>
          <w:p w14:paraId="5877811E" w14:textId="77777777" w:rsidR="007F09AE" w:rsidRDefault="007F09AE" w:rsidP="0050579A">
            <w:pPr>
              <w:pStyle w:val="Brdtekstpflgende"/>
              <w:rPr>
                <w:b/>
                <w:sz w:val="16"/>
                <w:lang w:val="en-GB"/>
              </w:rPr>
            </w:pPr>
          </w:p>
        </w:tc>
        <w:tc>
          <w:tcPr>
            <w:tcW w:w="1350" w:type="dxa"/>
            <w:gridSpan w:val="3"/>
          </w:tcPr>
          <w:p w14:paraId="7BA14C4A"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75F89E67" w14:textId="77777777" w:rsidR="007F09AE" w:rsidRDefault="007F09AE" w:rsidP="0050579A">
            <w:pPr>
              <w:pStyle w:val="Brdtekstpflgende"/>
              <w:rPr>
                <w:b/>
                <w:sz w:val="16"/>
                <w:lang w:val="en-GB"/>
              </w:rPr>
            </w:pPr>
          </w:p>
        </w:tc>
      </w:tr>
      <w:tr w:rsidR="007F09AE" w14:paraId="4A56E5E9" w14:textId="77777777" w:rsidTr="0050579A">
        <w:trPr>
          <w:gridAfter w:val="3"/>
          <w:wAfter w:w="2980" w:type="dxa"/>
        </w:trPr>
        <w:tc>
          <w:tcPr>
            <w:tcW w:w="1063" w:type="dxa"/>
            <w:gridSpan w:val="2"/>
          </w:tcPr>
          <w:p w14:paraId="39D31D45"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7316BCD3" w14:textId="77777777" w:rsidR="007F09AE" w:rsidRDefault="007F09AE" w:rsidP="0050579A">
            <w:pPr>
              <w:pStyle w:val="Brdtekstpflgende"/>
              <w:rPr>
                <w:b/>
                <w:sz w:val="16"/>
                <w:lang w:val="en-GB"/>
              </w:rPr>
            </w:pPr>
          </w:p>
        </w:tc>
      </w:tr>
      <w:tr w:rsidR="007F09AE" w14:paraId="1C75A664" w14:textId="77777777" w:rsidTr="0050579A">
        <w:trPr>
          <w:gridAfter w:val="3"/>
          <w:wAfter w:w="2980" w:type="dxa"/>
        </w:trPr>
        <w:tc>
          <w:tcPr>
            <w:tcW w:w="1913" w:type="dxa"/>
            <w:gridSpan w:val="4"/>
          </w:tcPr>
          <w:p w14:paraId="02BEEDD8"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71B734E8" w14:textId="77777777" w:rsidR="007F09AE" w:rsidRDefault="007F09AE" w:rsidP="0050579A">
            <w:pPr>
              <w:pStyle w:val="Brdtekstpflgende"/>
              <w:rPr>
                <w:b/>
                <w:sz w:val="16"/>
                <w:lang w:val="en-GB"/>
              </w:rPr>
            </w:pPr>
          </w:p>
        </w:tc>
      </w:tr>
    </w:tbl>
    <w:p w14:paraId="687D095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7F09AE" w14:paraId="5B995FD9" w14:textId="77777777" w:rsidTr="0050579A">
        <w:trPr>
          <w:gridAfter w:val="1"/>
          <w:wAfter w:w="1814" w:type="dxa"/>
        </w:trPr>
        <w:tc>
          <w:tcPr>
            <w:tcW w:w="779" w:type="dxa"/>
          </w:tcPr>
          <w:p w14:paraId="1FDC4598" w14:textId="77777777" w:rsidR="007F09AE" w:rsidRDefault="007F09AE" w:rsidP="0050579A">
            <w:pPr>
              <w:pStyle w:val="Brdtekstpflgende"/>
              <w:rPr>
                <w:b/>
                <w:sz w:val="16"/>
                <w:lang w:val="en-GB"/>
              </w:rPr>
            </w:pPr>
            <w:r>
              <w:rPr>
                <w:b/>
                <w:sz w:val="16"/>
                <w:lang w:val="en-GB"/>
              </w:rPr>
              <w:t>NAME:</w:t>
            </w:r>
          </w:p>
        </w:tc>
        <w:tc>
          <w:tcPr>
            <w:tcW w:w="5812" w:type="dxa"/>
            <w:gridSpan w:val="15"/>
          </w:tcPr>
          <w:p w14:paraId="60669CC7" w14:textId="77777777" w:rsidR="007F09AE" w:rsidRDefault="007F09AE" w:rsidP="0050579A">
            <w:pPr>
              <w:pStyle w:val="Brdtekstpflgende"/>
              <w:rPr>
                <w:b/>
                <w:sz w:val="16"/>
                <w:lang w:val="en-GB"/>
              </w:rPr>
            </w:pPr>
          </w:p>
        </w:tc>
      </w:tr>
      <w:tr w:rsidR="007F09AE" w14:paraId="56B7D23E" w14:textId="77777777" w:rsidTr="0050579A">
        <w:tc>
          <w:tcPr>
            <w:tcW w:w="1488" w:type="dxa"/>
            <w:gridSpan w:val="3"/>
          </w:tcPr>
          <w:p w14:paraId="25FEF4B4" w14:textId="77777777" w:rsidR="007F09AE" w:rsidRDefault="007F09AE" w:rsidP="0050579A">
            <w:pPr>
              <w:pStyle w:val="Brdtekstpflgende"/>
              <w:rPr>
                <w:b/>
                <w:sz w:val="16"/>
                <w:lang w:val="en-GB"/>
              </w:rPr>
            </w:pPr>
            <w:r>
              <w:rPr>
                <w:b/>
                <w:sz w:val="16"/>
                <w:lang w:val="en-GB"/>
              </w:rPr>
              <w:t>DATE OF BIRTH:</w:t>
            </w:r>
          </w:p>
        </w:tc>
        <w:tc>
          <w:tcPr>
            <w:tcW w:w="425" w:type="dxa"/>
          </w:tcPr>
          <w:p w14:paraId="40FE744F" w14:textId="77777777" w:rsidR="007F09AE" w:rsidRDefault="007F09AE" w:rsidP="0050579A">
            <w:pPr>
              <w:pStyle w:val="Brdtekstpflgende"/>
              <w:jc w:val="center"/>
              <w:rPr>
                <w:b/>
                <w:sz w:val="16"/>
                <w:lang w:val="en-GB"/>
              </w:rPr>
            </w:pPr>
          </w:p>
        </w:tc>
        <w:tc>
          <w:tcPr>
            <w:tcW w:w="425" w:type="dxa"/>
            <w:gridSpan w:val="2"/>
          </w:tcPr>
          <w:p w14:paraId="7CC0C925"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0AF19777" w14:textId="77777777" w:rsidR="007F09AE" w:rsidRDefault="007F09AE" w:rsidP="0050579A">
            <w:pPr>
              <w:pStyle w:val="Brdtekstpflgende"/>
              <w:jc w:val="center"/>
              <w:rPr>
                <w:b/>
                <w:sz w:val="16"/>
                <w:lang w:val="en-GB"/>
              </w:rPr>
            </w:pPr>
          </w:p>
        </w:tc>
        <w:tc>
          <w:tcPr>
            <w:tcW w:w="425" w:type="dxa"/>
          </w:tcPr>
          <w:p w14:paraId="714C6FD8" w14:textId="77777777" w:rsidR="007F09AE" w:rsidRDefault="007F09AE" w:rsidP="0050579A">
            <w:pPr>
              <w:pStyle w:val="Brdtekstpflgende"/>
              <w:jc w:val="center"/>
              <w:rPr>
                <w:b/>
                <w:sz w:val="16"/>
                <w:lang w:val="en-GB"/>
              </w:rPr>
            </w:pPr>
            <w:r>
              <w:rPr>
                <w:b/>
                <w:sz w:val="16"/>
                <w:lang w:val="en-GB"/>
              </w:rPr>
              <w:t>/</w:t>
            </w:r>
          </w:p>
        </w:tc>
        <w:tc>
          <w:tcPr>
            <w:tcW w:w="567" w:type="dxa"/>
          </w:tcPr>
          <w:p w14:paraId="1C6B937A" w14:textId="77777777" w:rsidR="007F09AE" w:rsidRDefault="007F09AE" w:rsidP="0050579A">
            <w:pPr>
              <w:pStyle w:val="Brdtekstpflgende"/>
              <w:jc w:val="center"/>
              <w:rPr>
                <w:b/>
                <w:sz w:val="16"/>
                <w:lang w:val="en-GB"/>
              </w:rPr>
            </w:pPr>
          </w:p>
        </w:tc>
        <w:tc>
          <w:tcPr>
            <w:tcW w:w="1559" w:type="dxa"/>
            <w:gridSpan w:val="3"/>
          </w:tcPr>
          <w:p w14:paraId="66057946"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7B0A56FB" w14:textId="77777777" w:rsidR="007F09AE" w:rsidRDefault="007F09AE" w:rsidP="0050579A">
            <w:pPr>
              <w:pStyle w:val="Brdtekstpflgende"/>
              <w:rPr>
                <w:b/>
                <w:sz w:val="16"/>
                <w:lang w:val="en-GB"/>
              </w:rPr>
            </w:pPr>
          </w:p>
        </w:tc>
      </w:tr>
      <w:tr w:rsidR="007F09AE" w14:paraId="75D5110F" w14:textId="77777777" w:rsidTr="0050579A">
        <w:tc>
          <w:tcPr>
            <w:tcW w:w="2055" w:type="dxa"/>
            <w:gridSpan w:val="5"/>
          </w:tcPr>
          <w:p w14:paraId="6509867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9794DD1" w14:textId="77777777" w:rsidR="007F09AE" w:rsidRDefault="007F09AE" w:rsidP="0050579A">
            <w:pPr>
              <w:pStyle w:val="Brdtekstpflgende"/>
              <w:rPr>
                <w:b/>
                <w:sz w:val="16"/>
                <w:lang w:val="en-GB"/>
              </w:rPr>
            </w:pPr>
          </w:p>
        </w:tc>
        <w:tc>
          <w:tcPr>
            <w:tcW w:w="1417" w:type="dxa"/>
            <w:gridSpan w:val="4"/>
          </w:tcPr>
          <w:p w14:paraId="7DAB0DAF" w14:textId="77777777" w:rsidR="007F09AE" w:rsidRDefault="007F09AE" w:rsidP="0050579A">
            <w:pPr>
              <w:pStyle w:val="Brdtekstpflgende"/>
              <w:rPr>
                <w:b/>
                <w:sz w:val="16"/>
                <w:lang w:val="en-GB"/>
              </w:rPr>
            </w:pPr>
            <w:r>
              <w:rPr>
                <w:b/>
                <w:sz w:val="16"/>
                <w:lang w:val="en-GB"/>
              </w:rPr>
              <w:t>ID/PP NUMBER:</w:t>
            </w:r>
          </w:p>
        </w:tc>
        <w:tc>
          <w:tcPr>
            <w:tcW w:w="1071" w:type="dxa"/>
          </w:tcPr>
          <w:p w14:paraId="2638ECB6" w14:textId="77777777" w:rsidR="007F09AE" w:rsidRDefault="007F09AE" w:rsidP="0050579A">
            <w:pPr>
              <w:pStyle w:val="Brdtekstpflgende"/>
              <w:rPr>
                <w:b/>
                <w:sz w:val="16"/>
                <w:lang w:val="en-GB"/>
              </w:rPr>
            </w:pPr>
          </w:p>
        </w:tc>
        <w:tc>
          <w:tcPr>
            <w:tcW w:w="1350" w:type="dxa"/>
            <w:gridSpan w:val="3"/>
          </w:tcPr>
          <w:p w14:paraId="70DDB870"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04F994FB" w14:textId="77777777" w:rsidR="007F09AE" w:rsidRDefault="007F09AE" w:rsidP="0050579A">
            <w:pPr>
              <w:pStyle w:val="Brdtekstpflgende"/>
              <w:rPr>
                <w:b/>
                <w:sz w:val="16"/>
                <w:lang w:val="en-GB"/>
              </w:rPr>
            </w:pPr>
          </w:p>
        </w:tc>
      </w:tr>
      <w:tr w:rsidR="007F09AE" w14:paraId="7076A12A" w14:textId="77777777" w:rsidTr="0050579A">
        <w:trPr>
          <w:gridAfter w:val="3"/>
          <w:wAfter w:w="2980" w:type="dxa"/>
        </w:trPr>
        <w:tc>
          <w:tcPr>
            <w:tcW w:w="1063" w:type="dxa"/>
            <w:gridSpan w:val="2"/>
          </w:tcPr>
          <w:p w14:paraId="09FC6F47"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445AFD0" w14:textId="77777777" w:rsidR="007F09AE" w:rsidRDefault="007F09AE" w:rsidP="0050579A">
            <w:pPr>
              <w:pStyle w:val="Brdtekstpflgende"/>
              <w:rPr>
                <w:b/>
                <w:sz w:val="16"/>
                <w:lang w:val="en-GB"/>
              </w:rPr>
            </w:pPr>
          </w:p>
        </w:tc>
      </w:tr>
      <w:tr w:rsidR="007F09AE" w14:paraId="22573535" w14:textId="77777777" w:rsidTr="0050579A">
        <w:trPr>
          <w:gridAfter w:val="3"/>
          <w:wAfter w:w="2980" w:type="dxa"/>
        </w:trPr>
        <w:tc>
          <w:tcPr>
            <w:tcW w:w="1913" w:type="dxa"/>
            <w:gridSpan w:val="4"/>
          </w:tcPr>
          <w:p w14:paraId="1211C9F6"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4F7DA607" w14:textId="77777777" w:rsidR="007F09AE" w:rsidRDefault="007F09AE" w:rsidP="0050579A">
            <w:pPr>
              <w:pStyle w:val="Brdtekstpflgende"/>
              <w:rPr>
                <w:b/>
                <w:sz w:val="16"/>
                <w:lang w:val="en-GB"/>
              </w:rPr>
            </w:pPr>
          </w:p>
        </w:tc>
      </w:tr>
    </w:tbl>
    <w:p w14:paraId="06A103DB"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5C2C1C3" w14:textId="77777777" w:rsidTr="0050579A">
        <w:trPr>
          <w:gridAfter w:val="1"/>
          <w:wAfter w:w="1814" w:type="dxa"/>
        </w:trPr>
        <w:tc>
          <w:tcPr>
            <w:tcW w:w="779" w:type="dxa"/>
          </w:tcPr>
          <w:p w14:paraId="6A1D949D" w14:textId="77777777" w:rsidR="007F09AE" w:rsidRDefault="007F09AE" w:rsidP="0050579A">
            <w:pPr>
              <w:pStyle w:val="Brdtekstpflgende"/>
              <w:rPr>
                <w:b/>
                <w:sz w:val="16"/>
                <w:lang w:val="en-GB"/>
              </w:rPr>
            </w:pPr>
            <w:r>
              <w:rPr>
                <w:b/>
                <w:sz w:val="16"/>
                <w:lang w:val="en-GB"/>
              </w:rPr>
              <w:t>NAME:</w:t>
            </w:r>
          </w:p>
        </w:tc>
        <w:tc>
          <w:tcPr>
            <w:tcW w:w="5812" w:type="dxa"/>
            <w:gridSpan w:val="14"/>
          </w:tcPr>
          <w:p w14:paraId="0BDB43C0" w14:textId="77777777" w:rsidR="007F09AE" w:rsidRDefault="007F09AE" w:rsidP="0050579A">
            <w:pPr>
              <w:pStyle w:val="Brdtekstpflgende"/>
              <w:rPr>
                <w:b/>
                <w:sz w:val="16"/>
                <w:lang w:val="en-GB"/>
              </w:rPr>
            </w:pPr>
          </w:p>
        </w:tc>
      </w:tr>
      <w:tr w:rsidR="007F09AE" w14:paraId="2438F62B" w14:textId="77777777" w:rsidTr="0050579A">
        <w:tc>
          <w:tcPr>
            <w:tcW w:w="1488" w:type="dxa"/>
            <w:gridSpan w:val="3"/>
          </w:tcPr>
          <w:p w14:paraId="4B904BB4" w14:textId="77777777" w:rsidR="007F09AE" w:rsidRDefault="007F09AE" w:rsidP="0050579A">
            <w:pPr>
              <w:pStyle w:val="Brdtekstpflgende"/>
              <w:rPr>
                <w:b/>
                <w:sz w:val="16"/>
                <w:lang w:val="en-GB"/>
              </w:rPr>
            </w:pPr>
            <w:r>
              <w:rPr>
                <w:b/>
                <w:sz w:val="16"/>
                <w:lang w:val="en-GB"/>
              </w:rPr>
              <w:t>DATE OF BIRTH:</w:t>
            </w:r>
          </w:p>
        </w:tc>
        <w:tc>
          <w:tcPr>
            <w:tcW w:w="425" w:type="dxa"/>
          </w:tcPr>
          <w:p w14:paraId="79B50796" w14:textId="77777777" w:rsidR="007F09AE" w:rsidRDefault="007F09AE" w:rsidP="0050579A">
            <w:pPr>
              <w:pStyle w:val="Brdtekstpflgende"/>
              <w:jc w:val="center"/>
              <w:rPr>
                <w:b/>
                <w:sz w:val="16"/>
                <w:lang w:val="en-GB"/>
              </w:rPr>
            </w:pPr>
          </w:p>
        </w:tc>
        <w:tc>
          <w:tcPr>
            <w:tcW w:w="425" w:type="dxa"/>
            <w:gridSpan w:val="2"/>
          </w:tcPr>
          <w:p w14:paraId="30F10579"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296BAFBA" w14:textId="77777777" w:rsidR="007F09AE" w:rsidRDefault="007F09AE" w:rsidP="0050579A">
            <w:pPr>
              <w:pStyle w:val="Brdtekstpflgende"/>
              <w:jc w:val="center"/>
              <w:rPr>
                <w:b/>
                <w:sz w:val="16"/>
                <w:lang w:val="en-GB"/>
              </w:rPr>
            </w:pPr>
          </w:p>
        </w:tc>
        <w:tc>
          <w:tcPr>
            <w:tcW w:w="425" w:type="dxa"/>
          </w:tcPr>
          <w:p w14:paraId="234131F6" w14:textId="77777777" w:rsidR="007F09AE" w:rsidRDefault="007F09AE" w:rsidP="0050579A">
            <w:pPr>
              <w:pStyle w:val="Brdtekstpflgende"/>
              <w:jc w:val="center"/>
              <w:rPr>
                <w:b/>
                <w:sz w:val="16"/>
                <w:lang w:val="en-GB"/>
              </w:rPr>
            </w:pPr>
            <w:r>
              <w:rPr>
                <w:b/>
                <w:sz w:val="16"/>
                <w:lang w:val="en-GB"/>
              </w:rPr>
              <w:t>/</w:t>
            </w:r>
          </w:p>
        </w:tc>
        <w:tc>
          <w:tcPr>
            <w:tcW w:w="567" w:type="dxa"/>
          </w:tcPr>
          <w:p w14:paraId="17267779" w14:textId="77777777" w:rsidR="007F09AE" w:rsidRDefault="007F09AE" w:rsidP="0050579A">
            <w:pPr>
              <w:pStyle w:val="Brdtekstpflgende"/>
              <w:jc w:val="center"/>
              <w:rPr>
                <w:b/>
                <w:sz w:val="16"/>
                <w:lang w:val="en-GB"/>
              </w:rPr>
            </w:pPr>
          </w:p>
        </w:tc>
        <w:tc>
          <w:tcPr>
            <w:tcW w:w="1559" w:type="dxa"/>
            <w:gridSpan w:val="3"/>
          </w:tcPr>
          <w:p w14:paraId="39C20CE9"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64762A13" w14:textId="77777777" w:rsidR="007F09AE" w:rsidRDefault="007F09AE" w:rsidP="0050579A">
            <w:pPr>
              <w:pStyle w:val="Brdtekstpflgende"/>
              <w:rPr>
                <w:b/>
                <w:sz w:val="16"/>
                <w:lang w:val="en-GB"/>
              </w:rPr>
            </w:pPr>
          </w:p>
        </w:tc>
      </w:tr>
      <w:tr w:rsidR="007F09AE" w14:paraId="454CB888" w14:textId="77777777" w:rsidTr="0050579A">
        <w:tc>
          <w:tcPr>
            <w:tcW w:w="2055" w:type="dxa"/>
            <w:gridSpan w:val="5"/>
          </w:tcPr>
          <w:p w14:paraId="38488C3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5238D7FA" w14:textId="77777777" w:rsidR="007F09AE" w:rsidRDefault="007F09AE" w:rsidP="0050579A">
            <w:pPr>
              <w:pStyle w:val="Brdtekstpflgende"/>
              <w:rPr>
                <w:b/>
                <w:sz w:val="16"/>
                <w:lang w:val="en-GB"/>
              </w:rPr>
            </w:pPr>
          </w:p>
        </w:tc>
        <w:tc>
          <w:tcPr>
            <w:tcW w:w="1417" w:type="dxa"/>
            <w:gridSpan w:val="4"/>
          </w:tcPr>
          <w:p w14:paraId="69C26729" w14:textId="77777777" w:rsidR="007F09AE" w:rsidRDefault="007F09AE" w:rsidP="0050579A">
            <w:pPr>
              <w:pStyle w:val="Brdtekstpflgende"/>
              <w:rPr>
                <w:b/>
                <w:sz w:val="16"/>
                <w:lang w:val="en-GB"/>
              </w:rPr>
            </w:pPr>
            <w:r>
              <w:rPr>
                <w:b/>
                <w:sz w:val="16"/>
                <w:lang w:val="en-GB"/>
              </w:rPr>
              <w:t>ID/PP NUMBER:</w:t>
            </w:r>
          </w:p>
        </w:tc>
        <w:tc>
          <w:tcPr>
            <w:tcW w:w="993" w:type="dxa"/>
          </w:tcPr>
          <w:p w14:paraId="61FC8BD3" w14:textId="77777777" w:rsidR="007F09AE" w:rsidRDefault="007F09AE" w:rsidP="0050579A">
            <w:pPr>
              <w:pStyle w:val="Brdtekstpflgende"/>
              <w:rPr>
                <w:b/>
                <w:sz w:val="16"/>
                <w:lang w:val="en-GB"/>
              </w:rPr>
            </w:pPr>
          </w:p>
        </w:tc>
        <w:tc>
          <w:tcPr>
            <w:tcW w:w="1559" w:type="dxa"/>
            <w:gridSpan w:val="3"/>
          </w:tcPr>
          <w:p w14:paraId="308D0820" w14:textId="77777777" w:rsidR="007F09AE" w:rsidRDefault="007F09AE" w:rsidP="0050579A">
            <w:pPr>
              <w:pStyle w:val="Brdtekstpflgende"/>
              <w:rPr>
                <w:b/>
                <w:sz w:val="16"/>
                <w:lang w:val="en-GB"/>
              </w:rPr>
            </w:pPr>
            <w:r>
              <w:rPr>
                <w:b/>
                <w:sz w:val="16"/>
                <w:lang w:val="en-GB"/>
              </w:rPr>
              <w:t>NATIONALITY:</w:t>
            </w:r>
          </w:p>
        </w:tc>
        <w:tc>
          <w:tcPr>
            <w:tcW w:w="1811" w:type="dxa"/>
          </w:tcPr>
          <w:p w14:paraId="2D7D91BD" w14:textId="77777777" w:rsidR="007F09AE" w:rsidRDefault="007F09AE" w:rsidP="0050579A">
            <w:pPr>
              <w:pStyle w:val="Brdtekstpflgende"/>
              <w:rPr>
                <w:b/>
                <w:sz w:val="16"/>
                <w:lang w:val="en-GB"/>
              </w:rPr>
            </w:pPr>
          </w:p>
        </w:tc>
      </w:tr>
      <w:tr w:rsidR="007F09AE" w14:paraId="53EFA1E2" w14:textId="77777777" w:rsidTr="0050579A">
        <w:trPr>
          <w:gridAfter w:val="2"/>
          <w:wAfter w:w="2980" w:type="dxa"/>
        </w:trPr>
        <w:tc>
          <w:tcPr>
            <w:tcW w:w="1063" w:type="dxa"/>
            <w:gridSpan w:val="2"/>
          </w:tcPr>
          <w:p w14:paraId="2B500E14"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938D27C" w14:textId="77777777" w:rsidR="007F09AE" w:rsidRDefault="007F09AE" w:rsidP="0050579A">
            <w:pPr>
              <w:pStyle w:val="Brdtekstpflgende"/>
              <w:rPr>
                <w:b/>
                <w:sz w:val="16"/>
                <w:lang w:val="en-GB"/>
              </w:rPr>
            </w:pPr>
          </w:p>
        </w:tc>
      </w:tr>
      <w:tr w:rsidR="007F09AE" w14:paraId="54E201C9" w14:textId="77777777" w:rsidTr="0050579A">
        <w:trPr>
          <w:gridAfter w:val="2"/>
          <w:wAfter w:w="2980" w:type="dxa"/>
        </w:trPr>
        <w:tc>
          <w:tcPr>
            <w:tcW w:w="1913" w:type="dxa"/>
            <w:gridSpan w:val="4"/>
          </w:tcPr>
          <w:p w14:paraId="2B2235D7"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A7851AB" w14:textId="77777777" w:rsidR="007F09AE" w:rsidRDefault="007F09AE" w:rsidP="0050579A">
            <w:pPr>
              <w:pStyle w:val="Brdtekstpflgende"/>
              <w:rPr>
                <w:b/>
                <w:sz w:val="16"/>
                <w:lang w:val="en-GB"/>
              </w:rPr>
            </w:pPr>
          </w:p>
        </w:tc>
      </w:tr>
    </w:tbl>
    <w:p w14:paraId="7D6B4EB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F5EE580" w14:textId="77777777" w:rsidTr="0050579A">
        <w:trPr>
          <w:gridAfter w:val="1"/>
          <w:wAfter w:w="1814" w:type="dxa"/>
        </w:trPr>
        <w:tc>
          <w:tcPr>
            <w:tcW w:w="779" w:type="dxa"/>
          </w:tcPr>
          <w:p w14:paraId="18B896E2" w14:textId="77777777" w:rsidR="007F09AE" w:rsidRDefault="007F09AE" w:rsidP="0050579A">
            <w:pPr>
              <w:pStyle w:val="Brdtekstpflgende"/>
              <w:rPr>
                <w:b/>
                <w:sz w:val="16"/>
                <w:lang w:val="en-GB"/>
              </w:rPr>
            </w:pPr>
            <w:r>
              <w:rPr>
                <w:b/>
                <w:sz w:val="16"/>
                <w:lang w:val="en-GB"/>
              </w:rPr>
              <w:t>NAME:</w:t>
            </w:r>
          </w:p>
        </w:tc>
        <w:tc>
          <w:tcPr>
            <w:tcW w:w="5812" w:type="dxa"/>
            <w:gridSpan w:val="14"/>
          </w:tcPr>
          <w:p w14:paraId="7C811711" w14:textId="77777777" w:rsidR="007F09AE" w:rsidRDefault="007F09AE" w:rsidP="0050579A">
            <w:pPr>
              <w:pStyle w:val="Brdtekstpflgende"/>
              <w:rPr>
                <w:b/>
                <w:sz w:val="16"/>
                <w:lang w:val="en-GB"/>
              </w:rPr>
            </w:pPr>
          </w:p>
        </w:tc>
      </w:tr>
      <w:tr w:rsidR="007F09AE" w14:paraId="116F5C3C" w14:textId="77777777" w:rsidTr="0050579A">
        <w:tc>
          <w:tcPr>
            <w:tcW w:w="1488" w:type="dxa"/>
            <w:gridSpan w:val="3"/>
          </w:tcPr>
          <w:p w14:paraId="76976924" w14:textId="77777777" w:rsidR="007F09AE" w:rsidRDefault="007F09AE" w:rsidP="0050579A">
            <w:pPr>
              <w:pStyle w:val="Brdtekstpflgende"/>
              <w:rPr>
                <w:b/>
                <w:sz w:val="16"/>
                <w:lang w:val="en-GB"/>
              </w:rPr>
            </w:pPr>
            <w:r>
              <w:rPr>
                <w:b/>
                <w:sz w:val="16"/>
                <w:lang w:val="en-GB"/>
              </w:rPr>
              <w:t>DATE OF BIRTH:</w:t>
            </w:r>
          </w:p>
        </w:tc>
        <w:tc>
          <w:tcPr>
            <w:tcW w:w="425" w:type="dxa"/>
          </w:tcPr>
          <w:p w14:paraId="29A97DD8" w14:textId="77777777" w:rsidR="007F09AE" w:rsidRDefault="007F09AE" w:rsidP="0050579A">
            <w:pPr>
              <w:pStyle w:val="Brdtekstpflgende"/>
              <w:jc w:val="center"/>
              <w:rPr>
                <w:b/>
                <w:sz w:val="16"/>
                <w:lang w:val="en-GB"/>
              </w:rPr>
            </w:pPr>
          </w:p>
        </w:tc>
        <w:tc>
          <w:tcPr>
            <w:tcW w:w="425" w:type="dxa"/>
            <w:gridSpan w:val="2"/>
          </w:tcPr>
          <w:p w14:paraId="664D935E"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91B7D6D" w14:textId="77777777" w:rsidR="007F09AE" w:rsidRDefault="007F09AE" w:rsidP="0050579A">
            <w:pPr>
              <w:pStyle w:val="Brdtekstpflgende"/>
              <w:jc w:val="center"/>
              <w:rPr>
                <w:b/>
                <w:sz w:val="16"/>
                <w:lang w:val="en-GB"/>
              </w:rPr>
            </w:pPr>
          </w:p>
        </w:tc>
        <w:tc>
          <w:tcPr>
            <w:tcW w:w="425" w:type="dxa"/>
          </w:tcPr>
          <w:p w14:paraId="3EA7973D" w14:textId="77777777" w:rsidR="007F09AE" w:rsidRDefault="007F09AE" w:rsidP="0050579A">
            <w:pPr>
              <w:pStyle w:val="Brdtekstpflgende"/>
              <w:jc w:val="center"/>
              <w:rPr>
                <w:b/>
                <w:sz w:val="16"/>
                <w:lang w:val="en-GB"/>
              </w:rPr>
            </w:pPr>
            <w:r>
              <w:rPr>
                <w:b/>
                <w:sz w:val="16"/>
                <w:lang w:val="en-GB"/>
              </w:rPr>
              <w:t>/</w:t>
            </w:r>
          </w:p>
        </w:tc>
        <w:tc>
          <w:tcPr>
            <w:tcW w:w="567" w:type="dxa"/>
          </w:tcPr>
          <w:p w14:paraId="3E61D46E" w14:textId="77777777" w:rsidR="007F09AE" w:rsidRDefault="007F09AE" w:rsidP="0050579A">
            <w:pPr>
              <w:pStyle w:val="Brdtekstpflgende"/>
              <w:jc w:val="center"/>
              <w:rPr>
                <w:b/>
                <w:sz w:val="16"/>
                <w:lang w:val="en-GB"/>
              </w:rPr>
            </w:pPr>
          </w:p>
        </w:tc>
        <w:tc>
          <w:tcPr>
            <w:tcW w:w="1559" w:type="dxa"/>
            <w:gridSpan w:val="3"/>
          </w:tcPr>
          <w:p w14:paraId="4A1F4E8F"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2E15B28B" w14:textId="77777777" w:rsidR="007F09AE" w:rsidRDefault="007F09AE" w:rsidP="0050579A">
            <w:pPr>
              <w:pStyle w:val="Brdtekstpflgende"/>
              <w:rPr>
                <w:b/>
                <w:sz w:val="16"/>
                <w:lang w:val="en-GB"/>
              </w:rPr>
            </w:pPr>
          </w:p>
        </w:tc>
      </w:tr>
      <w:tr w:rsidR="007F09AE" w14:paraId="5B24EDD4" w14:textId="77777777" w:rsidTr="0050579A">
        <w:tc>
          <w:tcPr>
            <w:tcW w:w="2055" w:type="dxa"/>
            <w:gridSpan w:val="5"/>
          </w:tcPr>
          <w:p w14:paraId="78322630"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6EFE8B6" w14:textId="77777777" w:rsidR="007F09AE" w:rsidRDefault="007F09AE" w:rsidP="0050579A">
            <w:pPr>
              <w:pStyle w:val="Brdtekstpflgende"/>
              <w:rPr>
                <w:b/>
                <w:sz w:val="16"/>
                <w:lang w:val="en-GB"/>
              </w:rPr>
            </w:pPr>
          </w:p>
        </w:tc>
        <w:tc>
          <w:tcPr>
            <w:tcW w:w="1417" w:type="dxa"/>
            <w:gridSpan w:val="4"/>
          </w:tcPr>
          <w:p w14:paraId="2CBF6FE6" w14:textId="77777777" w:rsidR="007F09AE" w:rsidRDefault="007F09AE" w:rsidP="0050579A">
            <w:pPr>
              <w:pStyle w:val="Brdtekstpflgende"/>
              <w:rPr>
                <w:b/>
                <w:sz w:val="16"/>
                <w:lang w:val="en-GB"/>
              </w:rPr>
            </w:pPr>
            <w:r>
              <w:rPr>
                <w:b/>
                <w:sz w:val="16"/>
                <w:lang w:val="en-GB"/>
              </w:rPr>
              <w:t>ID/PP NUMBER:</w:t>
            </w:r>
          </w:p>
        </w:tc>
        <w:tc>
          <w:tcPr>
            <w:tcW w:w="993" w:type="dxa"/>
          </w:tcPr>
          <w:p w14:paraId="4734A5F8" w14:textId="77777777" w:rsidR="007F09AE" w:rsidRDefault="007F09AE" w:rsidP="0050579A">
            <w:pPr>
              <w:pStyle w:val="Brdtekstpflgende"/>
              <w:rPr>
                <w:b/>
                <w:sz w:val="16"/>
                <w:lang w:val="en-GB"/>
              </w:rPr>
            </w:pPr>
          </w:p>
        </w:tc>
        <w:tc>
          <w:tcPr>
            <w:tcW w:w="1559" w:type="dxa"/>
            <w:gridSpan w:val="3"/>
          </w:tcPr>
          <w:p w14:paraId="49CFE5A6" w14:textId="77777777" w:rsidR="007F09AE" w:rsidRDefault="007F09AE" w:rsidP="0050579A">
            <w:pPr>
              <w:pStyle w:val="Brdtekstpflgende"/>
              <w:rPr>
                <w:b/>
                <w:sz w:val="16"/>
                <w:lang w:val="en-GB"/>
              </w:rPr>
            </w:pPr>
            <w:r>
              <w:rPr>
                <w:b/>
                <w:sz w:val="16"/>
                <w:lang w:val="en-GB"/>
              </w:rPr>
              <w:t>NATIONALITY:</w:t>
            </w:r>
          </w:p>
        </w:tc>
        <w:tc>
          <w:tcPr>
            <w:tcW w:w="1811" w:type="dxa"/>
          </w:tcPr>
          <w:p w14:paraId="47A9E0E1" w14:textId="77777777" w:rsidR="007F09AE" w:rsidRDefault="007F09AE" w:rsidP="0050579A">
            <w:pPr>
              <w:pStyle w:val="Brdtekstpflgende"/>
              <w:rPr>
                <w:b/>
                <w:sz w:val="16"/>
                <w:lang w:val="en-GB"/>
              </w:rPr>
            </w:pPr>
          </w:p>
        </w:tc>
      </w:tr>
      <w:tr w:rsidR="007F09AE" w14:paraId="62B5E95A" w14:textId="77777777" w:rsidTr="0050579A">
        <w:trPr>
          <w:gridAfter w:val="2"/>
          <w:wAfter w:w="2980" w:type="dxa"/>
        </w:trPr>
        <w:tc>
          <w:tcPr>
            <w:tcW w:w="1063" w:type="dxa"/>
            <w:gridSpan w:val="2"/>
          </w:tcPr>
          <w:p w14:paraId="32C4D2E8"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43DBCF8B" w14:textId="77777777" w:rsidR="007F09AE" w:rsidRDefault="007F09AE" w:rsidP="0050579A">
            <w:pPr>
              <w:pStyle w:val="Brdtekstpflgende"/>
              <w:rPr>
                <w:b/>
                <w:sz w:val="16"/>
                <w:lang w:val="en-GB"/>
              </w:rPr>
            </w:pPr>
          </w:p>
        </w:tc>
      </w:tr>
      <w:tr w:rsidR="007F09AE" w14:paraId="7E8D57F9" w14:textId="77777777" w:rsidTr="0050579A">
        <w:trPr>
          <w:gridAfter w:val="2"/>
          <w:wAfter w:w="2980" w:type="dxa"/>
        </w:trPr>
        <w:tc>
          <w:tcPr>
            <w:tcW w:w="1913" w:type="dxa"/>
            <w:gridSpan w:val="4"/>
          </w:tcPr>
          <w:p w14:paraId="77C60413"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029739B4" w14:textId="77777777" w:rsidR="007F09AE" w:rsidRDefault="007F09AE" w:rsidP="0050579A">
            <w:pPr>
              <w:pStyle w:val="Brdtekstpflgende"/>
              <w:rPr>
                <w:b/>
                <w:sz w:val="16"/>
                <w:lang w:val="en-GB"/>
              </w:rPr>
            </w:pPr>
          </w:p>
        </w:tc>
      </w:tr>
    </w:tbl>
    <w:p w14:paraId="0F74E466"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341D0CC7" w14:textId="77777777" w:rsidTr="0050579A">
        <w:trPr>
          <w:gridAfter w:val="1"/>
          <w:wAfter w:w="1814" w:type="dxa"/>
        </w:trPr>
        <w:tc>
          <w:tcPr>
            <w:tcW w:w="779" w:type="dxa"/>
          </w:tcPr>
          <w:p w14:paraId="126AC78B" w14:textId="77777777" w:rsidR="007F09AE" w:rsidRDefault="007F09AE" w:rsidP="0050579A">
            <w:pPr>
              <w:pStyle w:val="Brdtekstpflgende"/>
              <w:rPr>
                <w:b/>
                <w:sz w:val="16"/>
                <w:lang w:val="en-GB"/>
              </w:rPr>
            </w:pPr>
            <w:r>
              <w:rPr>
                <w:b/>
                <w:sz w:val="16"/>
                <w:lang w:val="en-GB"/>
              </w:rPr>
              <w:t>NAME:</w:t>
            </w:r>
          </w:p>
        </w:tc>
        <w:tc>
          <w:tcPr>
            <w:tcW w:w="5812" w:type="dxa"/>
            <w:gridSpan w:val="14"/>
          </w:tcPr>
          <w:p w14:paraId="2575D299" w14:textId="77777777" w:rsidR="007F09AE" w:rsidRDefault="007F09AE" w:rsidP="0050579A">
            <w:pPr>
              <w:pStyle w:val="Brdtekstpflgende"/>
              <w:rPr>
                <w:b/>
                <w:sz w:val="16"/>
                <w:lang w:val="en-GB"/>
              </w:rPr>
            </w:pPr>
          </w:p>
        </w:tc>
      </w:tr>
      <w:tr w:rsidR="007F09AE" w14:paraId="10107103" w14:textId="77777777" w:rsidTr="0050579A">
        <w:tc>
          <w:tcPr>
            <w:tcW w:w="1488" w:type="dxa"/>
            <w:gridSpan w:val="3"/>
          </w:tcPr>
          <w:p w14:paraId="597FF5EC" w14:textId="77777777" w:rsidR="007F09AE" w:rsidRDefault="007F09AE" w:rsidP="0050579A">
            <w:pPr>
              <w:pStyle w:val="Brdtekstpflgende"/>
              <w:rPr>
                <w:b/>
                <w:sz w:val="16"/>
                <w:lang w:val="en-GB"/>
              </w:rPr>
            </w:pPr>
            <w:r>
              <w:rPr>
                <w:b/>
                <w:sz w:val="16"/>
                <w:lang w:val="en-GB"/>
              </w:rPr>
              <w:t>DATE OF BIRTH:</w:t>
            </w:r>
          </w:p>
        </w:tc>
        <w:tc>
          <w:tcPr>
            <w:tcW w:w="425" w:type="dxa"/>
          </w:tcPr>
          <w:p w14:paraId="1D0A5174" w14:textId="77777777" w:rsidR="007F09AE" w:rsidRDefault="007F09AE" w:rsidP="0050579A">
            <w:pPr>
              <w:pStyle w:val="Brdtekstpflgende"/>
              <w:jc w:val="center"/>
              <w:rPr>
                <w:b/>
                <w:sz w:val="16"/>
                <w:lang w:val="en-GB"/>
              </w:rPr>
            </w:pPr>
          </w:p>
        </w:tc>
        <w:tc>
          <w:tcPr>
            <w:tcW w:w="425" w:type="dxa"/>
            <w:gridSpan w:val="2"/>
          </w:tcPr>
          <w:p w14:paraId="2FE38624"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69DD2FE" w14:textId="77777777" w:rsidR="007F09AE" w:rsidRDefault="007F09AE" w:rsidP="0050579A">
            <w:pPr>
              <w:pStyle w:val="Brdtekstpflgende"/>
              <w:jc w:val="center"/>
              <w:rPr>
                <w:b/>
                <w:sz w:val="16"/>
                <w:lang w:val="en-GB"/>
              </w:rPr>
            </w:pPr>
          </w:p>
        </w:tc>
        <w:tc>
          <w:tcPr>
            <w:tcW w:w="425" w:type="dxa"/>
          </w:tcPr>
          <w:p w14:paraId="2FB431CA" w14:textId="77777777" w:rsidR="007F09AE" w:rsidRDefault="007F09AE" w:rsidP="0050579A">
            <w:pPr>
              <w:pStyle w:val="Brdtekstpflgende"/>
              <w:jc w:val="center"/>
              <w:rPr>
                <w:b/>
                <w:sz w:val="16"/>
                <w:lang w:val="en-GB"/>
              </w:rPr>
            </w:pPr>
            <w:r>
              <w:rPr>
                <w:b/>
                <w:sz w:val="16"/>
                <w:lang w:val="en-GB"/>
              </w:rPr>
              <w:t>/</w:t>
            </w:r>
          </w:p>
        </w:tc>
        <w:tc>
          <w:tcPr>
            <w:tcW w:w="567" w:type="dxa"/>
          </w:tcPr>
          <w:p w14:paraId="2EE6F238" w14:textId="77777777" w:rsidR="007F09AE" w:rsidRDefault="007F09AE" w:rsidP="0050579A">
            <w:pPr>
              <w:pStyle w:val="Brdtekstpflgende"/>
              <w:jc w:val="center"/>
              <w:rPr>
                <w:b/>
                <w:sz w:val="16"/>
                <w:lang w:val="en-GB"/>
              </w:rPr>
            </w:pPr>
          </w:p>
        </w:tc>
        <w:tc>
          <w:tcPr>
            <w:tcW w:w="1559" w:type="dxa"/>
            <w:gridSpan w:val="3"/>
          </w:tcPr>
          <w:p w14:paraId="6CE70E08"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771231E1" w14:textId="77777777" w:rsidR="007F09AE" w:rsidRDefault="007F09AE" w:rsidP="0050579A">
            <w:pPr>
              <w:pStyle w:val="Brdtekstpflgende"/>
              <w:rPr>
                <w:b/>
                <w:sz w:val="16"/>
                <w:lang w:val="en-GB"/>
              </w:rPr>
            </w:pPr>
          </w:p>
        </w:tc>
      </w:tr>
      <w:tr w:rsidR="007F09AE" w14:paraId="442F40E1" w14:textId="77777777" w:rsidTr="0050579A">
        <w:tc>
          <w:tcPr>
            <w:tcW w:w="2055" w:type="dxa"/>
            <w:gridSpan w:val="5"/>
          </w:tcPr>
          <w:p w14:paraId="61CC45B2"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749AB40C" w14:textId="77777777" w:rsidR="007F09AE" w:rsidRDefault="007F09AE" w:rsidP="0050579A">
            <w:pPr>
              <w:pStyle w:val="Brdtekstpflgende"/>
              <w:rPr>
                <w:b/>
                <w:sz w:val="16"/>
                <w:lang w:val="en-GB"/>
              </w:rPr>
            </w:pPr>
          </w:p>
        </w:tc>
        <w:tc>
          <w:tcPr>
            <w:tcW w:w="1417" w:type="dxa"/>
            <w:gridSpan w:val="4"/>
          </w:tcPr>
          <w:p w14:paraId="6DFA3042" w14:textId="77777777" w:rsidR="007F09AE" w:rsidRDefault="007F09AE" w:rsidP="0050579A">
            <w:pPr>
              <w:pStyle w:val="Brdtekstpflgende"/>
              <w:rPr>
                <w:b/>
                <w:sz w:val="16"/>
                <w:lang w:val="en-GB"/>
              </w:rPr>
            </w:pPr>
            <w:r>
              <w:rPr>
                <w:b/>
                <w:sz w:val="16"/>
                <w:lang w:val="en-GB"/>
              </w:rPr>
              <w:t>ID/PP NUMBER:</w:t>
            </w:r>
          </w:p>
        </w:tc>
        <w:tc>
          <w:tcPr>
            <w:tcW w:w="993" w:type="dxa"/>
          </w:tcPr>
          <w:p w14:paraId="321A5694" w14:textId="77777777" w:rsidR="007F09AE" w:rsidRDefault="007F09AE" w:rsidP="0050579A">
            <w:pPr>
              <w:pStyle w:val="Brdtekstpflgende"/>
              <w:rPr>
                <w:b/>
                <w:sz w:val="16"/>
                <w:lang w:val="en-GB"/>
              </w:rPr>
            </w:pPr>
          </w:p>
        </w:tc>
        <w:tc>
          <w:tcPr>
            <w:tcW w:w="1559" w:type="dxa"/>
            <w:gridSpan w:val="3"/>
          </w:tcPr>
          <w:p w14:paraId="37783652" w14:textId="77777777" w:rsidR="007F09AE" w:rsidRDefault="007F09AE" w:rsidP="0050579A">
            <w:pPr>
              <w:pStyle w:val="Brdtekstpflgende"/>
              <w:rPr>
                <w:b/>
                <w:sz w:val="16"/>
                <w:lang w:val="en-GB"/>
              </w:rPr>
            </w:pPr>
            <w:r>
              <w:rPr>
                <w:b/>
                <w:sz w:val="16"/>
                <w:lang w:val="en-GB"/>
              </w:rPr>
              <w:t>NATIONALITY:</w:t>
            </w:r>
          </w:p>
        </w:tc>
        <w:tc>
          <w:tcPr>
            <w:tcW w:w="1811" w:type="dxa"/>
          </w:tcPr>
          <w:p w14:paraId="19C8B75E" w14:textId="77777777" w:rsidR="007F09AE" w:rsidRDefault="007F09AE" w:rsidP="0050579A">
            <w:pPr>
              <w:pStyle w:val="Brdtekstpflgende"/>
              <w:rPr>
                <w:b/>
                <w:sz w:val="16"/>
                <w:lang w:val="en-GB"/>
              </w:rPr>
            </w:pPr>
          </w:p>
        </w:tc>
      </w:tr>
      <w:tr w:rsidR="007F09AE" w14:paraId="03AEE897" w14:textId="77777777" w:rsidTr="0050579A">
        <w:trPr>
          <w:gridAfter w:val="2"/>
          <w:wAfter w:w="2980" w:type="dxa"/>
        </w:trPr>
        <w:tc>
          <w:tcPr>
            <w:tcW w:w="1063" w:type="dxa"/>
            <w:gridSpan w:val="2"/>
          </w:tcPr>
          <w:p w14:paraId="63D8C643"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0E3ADFF8" w14:textId="77777777" w:rsidR="007F09AE" w:rsidRDefault="007F09AE" w:rsidP="0050579A">
            <w:pPr>
              <w:pStyle w:val="Brdtekstpflgende"/>
              <w:rPr>
                <w:b/>
                <w:sz w:val="16"/>
                <w:lang w:val="en-GB"/>
              </w:rPr>
            </w:pPr>
          </w:p>
        </w:tc>
      </w:tr>
      <w:tr w:rsidR="007F09AE" w14:paraId="59453426" w14:textId="77777777" w:rsidTr="0050579A">
        <w:trPr>
          <w:gridAfter w:val="2"/>
          <w:wAfter w:w="2980" w:type="dxa"/>
        </w:trPr>
        <w:tc>
          <w:tcPr>
            <w:tcW w:w="1913" w:type="dxa"/>
            <w:gridSpan w:val="4"/>
          </w:tcPr>
          <w:p w14:paraId="681DA4DF"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44AEBCF" w14:textId="77777777" w:rsidR="007F09AE" w:rsidRDefault="007F09AE" w:rsidP="0050579A">
            <w:pPr>
              <w:pStyle w:val="Brdtekstpflgende"/>
              <w:rPr>
                <w:b/>
                <w:sz w:val="16"/>
                <w:lang w:val="en-GB"/>
              </w:rPr>
            </w:pPr>
          </w:p>
        </w:tc>
      </w:tr>
    </w:tbl>
    <w:p w14:paraId="4EEE6860"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709"/>
        <w:gridCol w:w="425"/>
        <w:gridCol w:w="425"/>
        <w:gridCol w:w="426"/>
        <w:gridCol w:w="425"/>
        <w:gridCol w:w="567"/>
        <w:gridCol w:w="1559"/>
        <w:gridCol w:w="1276"/>
        <w:gridCol w:w="1814"/>
      </w:tblGrid>
      <w:tr w:rsidR="007F09AE" w14:paraId="2922EE28" w14:textId="77777777" w:rsidTr="0050579A">
        <w:trPr>
          <w:gridAfter w:val="1"/>
          <w:wAfter w:w="1814" w:type="dxa"/>
        </w:trPr>
        <w:tc>
          <w:tcPr>
            <w:tcW w:w="779" w:type="dxa"/>
          </w:tcPr>
          <w:p w14:paraId="2B270B29" w14:textId="77777777" w:rsidR="007F09AE" w:rsidRDefault="007F09AE" w:rsidP="0050579A">
            <w:pPr>
              <w:pStyle w:val="Brdtekstpflgende"/>
              <w:rPr>
                <w:b/>
                <w:sz w:val="16"/>
                <w:lang w:val="en-GB"/>
              </w:rPr>
            </w:pPr>
          </w:p>
        </w:tc>
        <w:tc>
          <w:tcPr>
            <w:tcW w:w="5812" w:type="dxa"/>
            <w:gridSpan w:val="8"/>
          </w:tcPr>
          <w:p w14:paraId="13E3E709" w14:textId="77777777" w:rsidR="007F09AE" w:rsidRDefault="007F09AE" w:rsidP="0050579A">
            <w:pPr>
              <w:pStyle w:val="Brdtekstpflgende"/>
              <w:rPr>
                <w:b/>
                <w:sz w:val="16"/>
                <w:lang w:val="en-GB"/>
              </w:rPr>
            </w:pPr>
          </w:p>
        </w:tc>
      </w:tr>
      <w:tr w:rsidR="007F09AE" w14:paraId="1B7D2F54" w14:textId="77777777" w:rsidTr="0050579A">
        <w:tc>
          <w:tcPr>
            <w:tcW w:w="1488" w:type="dxa"/>
            <w:gridSpan w:val="2"/>
          </w:tcPr>
          <w:p w14:paraId="3C173C9D" w14:textId="77777777" w:rsidR="007F09AE" w:rsidRDefault="007F09AE" w:rsidP="0050579A">
            <w:pPr>
              <w:pStyle w:val="Brdtekstpflgende"/>
              <w:rPr>
                <w:b/>
                <w:sz w:val="16"/>
                <w:lang w:val="en-GB"/>
              </w:rPr>
            </w:pPr>
          </w:p>
        </w:tc>
        <w:tc>
          <w:tcPr>
            <w:tcW w:w="425" w:type="dxa"/>
          </w:tcPr>
          <w:p w14:paraId="627D22D5" w14:textId="77777777" w:rsidR="007F09AE" w:rsidRDefault="007F09AE" w:rsidP="0050579A">
            <w:pPr>
              <w:pStyle w:val="Brdtekstpflgende"/>
              <w:jc w:val="center"/>
              <w:rPr>
                <w:b/>
                <w:sz w:val="16"/>
                <w:lang w:val="en-GB"/>
              </w:rPr>
            </w:pPr>
          </w:p>
        </w:tc>
        <w:tc>
          <w:tcPr>
            <w:tcW w:w="425" w:type="dxa"/>
          </w:tcPr>
          <w:p w14:paraId="75AE3060" w14:textId="77777777" w:rsidR="007F09AE" w:rsidRDefault="007F09AE" w:rsidP="0050579A">
            <w:pPr>
              <w:pStyle w:val="Brdtekstpflgende"/>
              <w:jc w:val="center"/>
              <w:rPr>
                <w:b/>
                <w:sz w:val="16"/>
                <w:lang w:val="en-GB"/>
              </w:rPr>
            </w:pPr>
          </w:p>
        </w:tc>
        <w:tc>
          <w:tcPr>
            <w:tcW w:w="426" w:type="dxa"/>
          </w:tcPr>
          <w:p w14:paraId="3682BB67" w14:textId="77777777" w:rsidR="007F09AE" w:rsidRDefault="007F09AE" w:rsidP="0050579A">
            <w:pPr>
              <w:pStyle w:val="Brdtekstpflgende"/>
              <w:jc w:val="center"/>
              <w:rPr>
                <w:b/>
                <w:sz w:val="16"/>
                <w:lang w:val="en-GB"/>
              </w:rPr>
            </w:pPr>
          </w:p>
        </w:tc>
        <w:tc>
          <w:tcPr>
            <w:tcW w:w="425" w:type="dxa"/>
          </w:tcPr>
          <w:p w14:paraId="505C20E1" w14:textId="77777777" w:rsidR="007F09AE" w:rsidRDefault="007F09AE" w:rsidP="0050579A">
            <w:pPr>
              <w:pStyle w:val="Brdtekstpflgende"/>
              <w:jc w:val="center"/>
              <w:rPr>
                <w:b/>
                <w:sz w:val="16"/>
                <w:lang w:val="en-GB"/>
              </w:rPr>
            </w:pPr>
          </w:p>
        </w:tc>
        <w:tc>
          <w:tcPr>
            <w:tcW w:w="567" w:type="dxa"/>
          </w:tcPr>
          <w:p w14:paraId="796635FF" w14:textId="77777777" w:rsidR="007F09AE" w:rsidRDefault="007F09AE" w:rsidP="0050579A">
            <w:pPr>
              <w:pStyle w:val="Brdtekstpflgende"/>
              <w:jc w:val="center"/>
              <w:rPr>
                <w:b/>
                <w:sz w:val="16"/>
                <w:lang w:val="en-GB"/>
              </w:rPr>
            </w:pPr>
          </w:p>
        </w:tc>
        <w:tc>
          <w:tcPr>
            <w:tcW w:w="1559" w:type="dxa"/>
          </w:tcPr>
          <w:p w14:paraId="613264CE" w14:textId="77777777" w:rsidR="007F09AE" w:rsidRDefault="007F09AE" w:rsidP="0050579A">
            <w:pPr>
              <w:pStyle w:val="Brdtekstpflgende"/>
              <w:rPr>
                <w:b/>
                <w:sz w:val="16"/>
                <w:lang w:val="en-GB"/>
              </w:rPr>
            </w:pPr>
          </w:p>
        </w:tc>
        <w:tc>
          <w:tcPr>
            <w:tcW w:w="3090" w:type="dxa"/>
            <w:gridSpan w:val="2"/>
          </w:tcPr>
          <w:p w14:paraId="655225B3" w14:textId="77777777" w:rsidR="007F09AE" w:rsidRDefault="007F09AE" w:rsidP="0050579A">
            <w:pPr>
              <w:pStyle w:val="Brdtekstpflgende"/>
              <w:rPr>
                <w:b/>
                <w:sz w:val="16"/>
                <w:lang w:val="en-GB"/>
              </w:rPr>
            </w:pPr>
          </w:p>
        </w:tc>
      </w:tr>
    </w:tbl>
    <w:p w14:paraId="2C8D6130" w14:textId="77777777" w:rsidR="007F09AE" w:rsidRDefault="007F09AE" w:rsidP="007F09AE">
      <w:pPr>
        <w:pStyle w:val="Brdtekstpflgende"/>
        <w:jc w:val="center"/>
        <w:rPr>
          <w:b/>
          <w:sz w:val="20"/>
          <w:lang w:val="en-GB"/>
        </w:rPr>
      </w:pPr>
      <w:r>
        <w:rPr>
          <w:b/>
          <w:lang w:val="en-GB"/>
        </w:rPr>
        <w:br w:type="page"/>
      </w:r>
      <w:r>
        <w:rPr>
          <w:b/>
          <w:sz w:val="20"/>
          <w:lang w:val="en-GB"/>
        </w:rPr>
        <w:lastRenderedPageBreak/>
        <w:t>REQUEST FOR VISIT (CONTINUATION)</w:t>
      </w:r>
    </w:p>
    <w:p w14:paraId="46D646B4" w14:textId="77777777" w:rsidR="007F09AE" w:rsidRDefault="007F09AE" w:rsidP="007F09AE">
      <w:pPr>
        <w:pStyle w:val="Brdtekstpflgende"/>
        <w:jc w:val="center"/>
        <w:rPr>
          <w:b/>
          <w:sz w:val="20"/>
          <w:lang w:val="en-GB"/>
        </w:rPr>
      </w:pPr>
      <w:r>
        <w:rPr>
          <w:b/>
          <w:noProof/>
          <w:sz w:val="20"/>
        </w:rPr>
        <mc:AlternateContent>
          <mc:Choice Requires="wps">
            <w:drawing>
              <wp:anchor distT="0" distB="0" distL="114300" distR="114300" simplePos="0" relativeHeight="251662336" behindDoc="0" locked="0" layoutInCell="0" allowOverlap="1" wp14:anchorId="510AFD21" wp14:editId="2D9DC28A">
                <wp:simplePos x="0" y="0"/>
                <wp:positionH relativeFrom="column">
                  <wp:posOffset>-165735</wp:posOffset>
                </wp:positionH>
                <wp:positionV relativeFrom="paragraph">
                  <wp:posOffset>-396239</wp:posOffset>
                </wp:positionV>
                <wp:extent cx="6218555" cy="1047750"/>
                <wp:effectExtent l="0" t="0" r="1079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477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F910974" id="Rectangle 5" o:spid="_x0000_s1026" style="position:absolute;margin-left:-13.05pt;margin-top:-31.2pt;width:489.6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rb7w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" o:allowincell="f" filled="f"/>
            </w:pict>
          </mc:Fallback>
        </mc:AlternateContent>
      </w:r>
      <w:r>
        <w:rPr>
          <w:b/>
          <w:sz w:val="20"/>
          <w:lang w:val="en-GB"/>
        </w:rPr>
        <w:t>SECURITY CERTIFICATION AND STATEMENT</w:t>
      </w:r>
    </w:p>
    <w:p w14:paraId="2563402F"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7F09AE" w14:paraId="758836FC" w14:textId="77777777" w:rsidTr="0050579A">
        <w:tc>
          <w:tcPr>
            <w:tcW w:w="1063" w:type="dxa"/>
          </w:tcPr>
          <w:p w14:paraId="6BA207EA" w14:textId="77777777" w:rsidR="007F09AE" w:rsidRDefault="007F09AE" w:rsidP="0050579A">
            <w:pPr>
              <w:pStyle w:val="Brdtekstpflgende"/>
              <w:rPr>
                <w:b/>
                <w:sz w:val="16"/>
                <w:lang w:val="en-GB"/>
              </w:rPr>
            </w:pPr>
            <w:r>
              <w:rPr>
                <w:b/>
                <w:sz w:val="16"/>
                <w:lang w:val="en-GB"/>
              </w:rPr>
              <w:t>VISIT ID:</w:t>
            </w:r>
          </w:p>
        </w:tc>
        <w:tc>
          <w:tcPr>
            <w:tcW w:w="4252" w:type="dxa"/>
          </w:tcPr>
          <w:p w14:paraId="421688BB" w14:textId="77777777" w:rsidR="007F09AE" w:rsidRDefault="007F09AE" w:rsidP="0050579A">
            <w:pPr>
              <w:pStyle w:val="Brdtekstpflgende"/>
              <w:rPr>
                <w:b/>
                <w:sz w:val="16"/>
                <w:lang w:val="en-GB"/>
              </w:rPr>
            </w:pPr>
          </w:p>
        </w:tc>
      </w:tr>
    </w:tbl>
    <w:p w14:paraId="05B26593" w14:textId="77777777" w:rsidR="007F09AE" w:rsidRDefault="007F09AE" w:rsidP="007F09AE">
      <w:pPr>
        <w:pStyle w:val="Brdtekstpflgende"/>
        <w:rPr>
          <w:b/>
          <w:sz w:val="16"/>
          <w:lang w:val="en-GB"/>
        </w:rPr>
      </w:pPr>
      <w:r>
        <w:rPr>
          <w:b/>
          <w:noProof/>
          <w:sz w:val="20"/>
        </w:rPr>
        <mc:AlternateContent>
          <mc:Choice Requires="wps">
            <w:drawing>
              <wp:anchor distT="0" distB="0" distL="114300" distR="114300" simplePos="0" relativeHeight="251663360" behindDoc="0" locked="0" layoutInCell="0" allowOverlap="1" wp14:anchorId="183D0306" wp14:editId="77A9BD51">
                <wp:simplePos x="0" y="0"/>
                <wp:positionH relativeFrom="column">
                  <wp:posOffset>-168910</wp:posOffset>
                </wp:positionH>
                <wp:positionV relativeFrom="paragraph">
                  <wp:posOffset>142240</wp:posOffset>
                </wp:positionV>
                <wp:extent cx="6218555" cy="13722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A212BDF" id="Rectangle 6" o:spid="_x0000_s1026" style="position:absolute;margin-left:-13.3pt;margin-top:11.2pt;width:489.65pt;height:10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" o:allowincell="f" filled="f"/>
            </w:pict>
          </mc:Fallback>
        </mc:AlternateContent>
      </w:r>
    </w:p>
    <w:p w14:paraId="27EF6DD4" w14:textId="77777777" w:rsidR="007F09AE" w:rsidRDefault="007F09AE" w:rsidP="007F09AE">
      <w:pPr>
        <w:pStyle w:val="Brdtekstpflgende"/>
        <w:rPr>
          <w:b/>
          <w:sz w:val="20"/>
          <w:lang w:val="en-GB"/>
        </w:rPr>
      </w:pPr>
      <w:r>
        <w:rPr>
          <w:b/>
          <w:sz w:val="20"/>
          <w:lang w:val="en-GB"/>
        </w:rPr>
        <w:t>10. THE SECURITY OFFICE OF THE REQUESTING GOVERNMENT AGENCY OR INDUSTRIAL FACILITY</w:t>
      </w:r>
    </w:p>
    <w:p w14:paraId="2755250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7F09AE" w14:paraId="71DEC51A" w14:textId="77777777" w:rsidTr="0050579A">
        <w:tc>
          <w:tcPr>
            <w:tcW w:w="921" w:type="dxa"/>
          </w:tcPr>
          <w:p w14:paraId="087B1EB2" w14:textId="77777777" w:rsidR="007F09AE" w:rsidRDefault="007F09AE" w:rsidP="0050579A">
            <w:pPr>
              <w:pStyle w:val="Brdtekstpflgende"/>
              <w:rPr>
                <w:b/>
                <w:sz w:val="16"/>
                <w:lang w:val="en-GB"/>
              </w:rPr>
            </w:pPr>
            <w:r>
              <w:rPr>
                <w:b/>
                <w:sz w:val="16"/>
                <w:lang w:val="en-GB"/>
              </w:rPr>
              <w:t>NAME:</w:t>
            </w:r>
          </w:p>
        </w:tc>
        <w:tc>
          <w:tcPr>
            <w:tcW w:w="2871" w:type="dxa"/>
          </w:tcPr>
          <w:p w14:paraId="76554443" w14:textId="77777777" w:rsidR="007F09AE" w:rsidRDefault="007F09AE" w:rsidP="0050579A">
            <w:pPr>
              <w:pStyle w:val="Brdtekstpflgende"/>
              <w:rPr>
                <w:b/>
                <w:sz w:val="16"/>
                <w:lang w:val="en-GB"/>
              </w:rPr>
            </w:pPr>
          </w:p>
        </w:tc>
        <w:tc>
          <w:tcPr>
            <w:tcW w:w="1381" w:type="dxa"/>
          </w:tcPr>
          <w:p w14:paraId="4028C7FC" w14:textId="77777777" w:rsidR="007F09AE" w:rsidRDefault="007F09AE" w:rsidP="0050579A">
            <w:pPr>
              <w:pStyle w:val="Brdtekstpflgende"/>
              <w:rPr>
                <w:b/>
                <w:sz w:val="16"/>
                <w:lang w:val="en-GB"/>
              </w:rPr>
            </w:pPr>
            <w:r>
              <w:rPr>
                <w:b/>
                <w:sz w:val="16"/>
                <w:lang w:val="en-GB"/>
              </w:rPr>
              <w:t>TELEPHONE NR:</w:t>
            </w:r>
          </w:p>
        </w:tc>
        <w:tc>
          <w:tcPr>
            <w:tcW w:w="4111" w:type="dxa"/>
          </w:tcPr>
          <w:p w14:paraId="778CDBF2" w14:textId="77777777" w:rsidR="007F09AE" w:rsidRDefault="007F09AE" w:rsidP="0050579A">
            <w:pPr>
              <w:pStyle w:val="Brdtekstpflgende"/>
              <w:rPr>
                <w:b/>
                <w:sz w:val="16"/>
                <w:lang w:val="en-GB"/>
              </w:rPr>
            </w:pPr>
          </w:p>
        </w:tc>
      </w:tr>
    </w:tbl>
    <w:p w14:paraId="0A3C6FC2"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17B8D415" w14:textId="77777777" w:rsidTr="0050579A">
        <w:tc>
          <w:tcPr>
            <w:tcW w:w="1346" w:type="dxa"/>
          </w:tcPr>
          <w:p w14:paraId="4B981BF3"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5751524" w14:textId="77777777" w:rsidR="007F09AE" w:rsidRDefault="007F09AE" w:rsidP="0050579A">
            <w:pPr>
              <w:pStyle w:val="Brdtekstpflgende"/>
              <w:rPr>
                <w:b/>
                <w:sz w:val="16"/>
                <w:lang w:val="en-GB"/>
              </w:rPr>
            </w:pPr>
          </w:p>
        </w:tc>
      </w:tr>
    </w:tbl>
    <w:p w14:paraId="28ACE07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4384" behindDoc="0" locked="0" layoutInCell="0" allowOverlap="1" wp14:anchorId="45D0B8D9" wp14:editId="73503060">
                <wp:simplePos x="0" y="0"/>
                <wp:positionH relativeFrom="column">
                  <wp:posOffset>-165735</wp:posOffset>
                </wp:positionH>
                <wp:positionV relativeFrom="paragraph">
                  <wp:posOffset>115571</wp:posOffset>
                </wp:positionV>
                <wp:extent cx="6218555" cy="1562100"/>
                <wp:effectExtent l="0" t="0" r="10795" b="1905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62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FB9BEF5" id="Rectangle 7" o:spid="_x0000_s1026" style="position:absolute;margin-left:-13.05pt;margin-top:9.1pt;width:489.65pt;height:1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mG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" o:allowincell="f" filled="f"/>
            </w:pict>
          </mc:Fallback>
        </mc:AlternateContent>
      </w:r>
    </w:p>
    <w:p w14:paraId="0B2C80AA" w14:textId="77777777" w:rsidR="007F09AE" w:rsidRDefault="007F09AE" w:rsidP="007F09AE">
      <w:pPr>
        <w:pStyle w:val="Brdtekstpflgende"/>
        <w:rPr>
          <w:b/>
          <w:sz w:val="20"/>
          <w:lang w:val="en-GB"/>
        </w:rPr>
      </w:pPr>
      <w:r>
        <w:rPr>
          <w:b/>
          <w:sz w:val="20"/>
          <w:lang w:val="en-GB"/>
        </w:rPr>
        <w:t>11. CERTIFICATION OF SECURITY CLEARANCE</w:t>
      </w:r>
    </w:p>
    <w:p w14:paraId="4550B32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55183DCA" w14:textId="77777777" w:rsidTr="0050579A">
        <w:tc>
          <w:tcPr>
            <w:tcW w:w="1488" w:type="dxa"/>
          </w:tcPr>
          <w:p w14:paraId="43F5BE41" w14:textId="77777777" w:rsidR="007F09AE" w:rsidRDefault="007F09AE" w:rsidP="0050579A">
            <w:pPr>
              <w:pStyle w:val="Brdtekstpflgende"/>
              <w:rPr>
                <w:b/>
                <w:sz w:val="16"/>
                <w:lang w:val="en-GB"/>
              </w:rPr>
            </w:pPr>
            <w:r>
              <w:rPr>
                <w:b/>
                <w:sz w:val="16"/>
                <w:lang w:val="en-GB"/>
              </w:rPr>
              <w:t>NAME:</w:t>
            </w:r>
          </w:p>
        </w:tc>
        <w:tc>
          <w:tcPr>
            <w:tcW w:w="5528" w:type="dxa"/>
          </w:tcPr>
          <w:p w14:paraId="45908A58" w14:textId="77777777" w:rsidR="007F09AE" w:rsidRDefault="007F09AE" w:rsidP="0050579A">
            <w:pPr>
              <w:pStyle w:val="Brdtekstpflgende"/>
              <w:jc w:val="center"/>
              <w:rPr>
                <w:b/>
                <w:sz w:val="16"/>
                <w:lang w:val="en-GB"/>
              </w:rPr>
            </w:pPr>
          </w:p>
        </w:tc>
      </w:tr>
      <w:tr w:rsidR="007F09AE" w14:paraId="4907FF4F" w14:textId="77777777" w:rsidTr="0050579A">
        <w:tc>
          <w:tcPr>
            <w:tcW w:w="1488" w:type="dxa"/>
          </w:tcPr>
          <w:p w14:paraId="1E0756D6" w14:textId="77777777" w:rsidR="007F09AE" w:rsidRDefault="007F09AE" w:rsidP="0050579A">
            <w:pPr>
              <w:pStyle w:val="Brdtekstpflgende"/>
              <w:rPr>
                <w:b/>
                <w:sz w:val="16"/>
                <w:lang w:val="en-GB"/>
              </w:rPr>
            </w:pPr>
            <w:r>
              <w:rPr>
                <w:b/>
                <w:sz w:val="16"/>
                <w:lang w:val="en-GB"/>
              </w:rPr>
              <w:t>ADDRESS:</w:t>
            </w:r>
          </w:p>
        </w:tc>
        <w:tc>
          <w:tcPr>
            <w:tcW w:w="5528" w:type="dxa"/>
          </w:tcPr>
          <w:p w14:paraId="1A9B0B2A" w14:textId="77777777" w:rsidR="007F09AE" w:rsidRDefault="007F09AE" w:rsidP="0050579A">
            <w:pPr>
              <w:pStyle w:val="Brdtekstpflgende"/>
              <w:jc w:val="center"/>
              <w:rPr>
                <w:b/>
                <w:sz w:val="16"/>
                <w:lang w:val="en-GB"/>
              </w:rPr>
            </w:pPr>
          </w:p>
        </w:tc>
      </w:tr>
      <w:tr w:rsidR="007F09AE" w14:paraId="38C6A488" w14:textId="77777777" w:rsidTr="0050579A">
        <w:tc>
          <w:tcPr>
            <w:tcW w:w="1488" w:type="dxa"/>
          </w:tcPr>
          <w:p w14:paraId="52DA4441" w14:textId="77777777" w:rsidR="007F09AE" w:rsidRDefault="007F09AE" w:rsidP="0050579A">
            <w:pPr>
              <w:pStyle w:val="Brdtekstpflgende"/>
              <w:rPr>
                <w:b/>
                <w:sz w:val="16"/>
                <w:lang w:val="en-GB"/>
              </w:rPr>
            </w:pPr>
            <w:r>
              <w:rPr>
                <w:b/>
                <w:sz w:val="16"/>
                <w:lang w:val="en-GB"/>
              </w:rPr>
              <w:t>TELEPHONE:</w:t>
            </w:r>
          </w:p>
        </w:tc>
        <w:tc>
          <w:tcPr>
            <w:tcW w:w="5528" w:type="dxa"/>
          </w:tcPr>
          <w:p w14:paraId="1A794131" w14:textId="77777777" w:rsidR="007F09AE" w:rsidRDefault="007F09AE" w:rsidP="0050579A">
            <w:pPr>
              <w:pStyle w:val="Brdtekstpflgende"/>
              <w:jc w:val="center"/>
              <w:rPr>
                <w:b/>
                <w:sz w:val="16"/>
                <w:lang w:val="en-GB"/>
              </w:rPr>
            </w:pPr>
          </w:p>
        </w:tc>
      </w:tr>
    </w:tbl>
    <w:p w14:paraId="37A2C3EF"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712E3136" w14:textId="77777777" w:rsidTr="0050579A">
        <w:tc>
          <w:tcPr>
            <w:tcW w:w="1346" w:type="dxa"/>
          </w:tcPr>
          <w:p w14:paraId="7A436915"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072352DA" w14:textId="77777777" w:rsidR="007F09AE" w:rsidRDefault="007F09AE" w:rsidP="0050579A">
            <w:pPr>
              <w:pStyle w:val="Brdtekstpflgende"/>
              <w:rPr>
                <w:b/>
                <w:sz w:val="16"/>
                <w:lang w:val="en-GB"/>
              </w:rPr>
            </w:pPr>
          </w:p>
        </w:tc>
      </w:tr>
    </w:tbl>
    <w:p w14:paraId="1422D16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6432" behindDoc="0" locked="0" layoutInCell="0" allowOverlap="1" wp14:anchorId="665CC104" wp14:editId="0F65B71C">
                <wp:simplePos x="0" y="0"/>
                <wp:positionH relativeFrom="column">
                  <wp:posOffset>-165735</wp:posOffset>
                </wp:positionH>
                <wp:positionV relativeFrom="paragraph">
                  <wp:posOffset>188595</wp:posOffset>
                </wp:positionV>
                <wp:extent cx="6218555" cy="1476375"/>
                <wp:effectExtent l="0" t="0" r="10795" b="2857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76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322C1A3" id="Rectangle 9" o:spid="_x0000_s1026" style="position:absolute;margin-left:-13.05pt;margin-top:14.85pt;width:489.65pt;height:11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" o:allowincell="f" filled="f"/>
            </w:pict>
          </mc:Fallback>
        </mc:AlternateContent>
      </w:r>
    </w:p>
    <w:p w14:paraId="16C89F76" w14:textId="77777777" w:rsidR="007F09AE" w:rsidRDefault="007F09AE" w:rsidP="007F09AE">
      <w:pPr>
        <w:pStyle w:val="Brdtekstpflgende"/>
        <w:rPr>
          <w:b/>
          <w:sz w:val="20"/>
          <w:lang w:val="en-GB"/>
        </w:rPr>
      </w:pPr>
      <w:r>
        <w:rPr>
          <w:b/>
          <w:sz w:val="20"/>
          <w:lang w:val="en-GB"/>
        </w:rPr>
        <w:t>12: REQUESTING NATIONAL SECURITY AUTHORITY</w:t>
      </w:r>
    </w:p>
    <w:p w14:paraId="299A1E14"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3AFA52A7" w14:textId="77777777" w:rsidTr="0050579A">
        <w:tc>
          <w:tcPr>
            <w:tcW w:w="1488" w:type="dxa"/>
          </w:tcPr>
          <w:p w14:paraId="18809F30" w14:textId="77777777" w:rsidR="007F09AE" w:rsidRDefault="007F09AE" w:rsidP="0050579A">
            <w:pPr>
              <w:pStyle w:val="Brdtekstpflgende"/>
              <w:rPr>
                <w:b/>
                <w:sz w:val="16"/>
                <w:lang w:val="en-GB"/>
              </w:rPr>
            </w:pPr>
            <w:r>
              <w:rPr>
                <w:b/>
                <w:sz w:val="16"/>
                <w:lang w:val="en-GB"/>
              </w:rPr>
              <w:t>NAME:</w:t>
            </w:r>
          </w:p>
        </w:tc>
        <w:tc>
          <w:tcPr>
            <w:tcW w:w="5528" w:type="dxa"/>
          </w:tcPr>
          <w:p w14:paraId="1967B793" w14:textId="77777777" w:rsidR="007F09AE" w:rsidRDefault="007F09AE" w:rsidP="0050579A">
            <w:pPr>
              <w:pStyle w:val="Brdtekstpflgende"/>
              <w:jc w:val="center"/>
              <w:rPr>
                <w:b/>
                <w:sz w:val="16"/>
                <w:lang w:val="en-GB"/>
              </w:rPr>
            </w:pPr>
          </w:p>
        </w:tc>
      </w:tr>
      <w:tr w:rsidR="007F09AE" w14:paraId="5E135EDB" w14:textId="77777777" w:rsidTr="0050579A">
        <w:tc>
          <w:tcPr>
            <w:tcW w:w="1488" w:type="dxa"/>
          </w:tcPr>
          <w:p w14:paraId="304198C0" w14:textId="77777777" w:rsidR="007F09AE" w:rsidRDefault="007F09AE" w:rsidP="0050579A">
            <w:pPr>
              <w:pStyle w:val="Brdtekstpflgende"/>
              <w:rPr>
                <w:b/>
                <w:sz w:val="16"/>
                <w:lang w:val="en-GB"/>
              </w:rPr>
            </w:pPr>
            <w:r>
              <w:rPr>
                <w:b/>
                <w:sz w:val="16"/>
                <w:lang w:val="en-GB"/>
              </w:rPr>
              <w:t>ADDRESS:</w:t>
            </w:r>
          </w:p>
        </w:tc>
        <w:tc>
          <w:tcPr>
            <w:tcW w:w="5528" w:type="dxa"/>
          </w:tcPr>
          <w:p w14:paraId="5F8DCD8C" w14:textId="77777777" w:rsidR="007F09AE" w:rsidRDefault="007F09AE" w:rsidP="0050579A">
            <w:pPr>
              <w:pStyle w:val="Brdtekstpflgende"/>
              <w:jc w:val="center"/>
              <w:rPr>
                <w:b/>
                <w:sz w:val="16"/>
                <w:lang w:val="en-GB"/>
              </w:rPr>
            </w:pPr>
          </w:p>
        </w:tc>
      </w:tr>
      <w:tr w:rsidR="007F09AE" w14:paraId="230E5688" w14:textId="77777777" w:rsidTr="0050579A">
        <w:tc>
          <w:tcPr>
            <w:tcW w:w="1488" w:type="dxa"/>
          </w:tcPr>
          <w:p w14:paraId="282AE016" w14:textId="77777777" w:rsidR="007F09AE" w:rsidRDefault="007F09AE" w:rsidP="0050579A">
            <w:pPr>
              <w:pStyle w:val="Brdtekstpflgende"/>
              <w:rPr>
                <w:b/>
                <w:sz w:val="16"/>
                <w:lang w:val="en-GB"/>
              </w:rPr>
            </w:pPr>
            <w:r>
              <w:rPr>
                <w:b/>
                <w:sz w:val="16"/>
                <w:lang w:val="en-GB"/>
              </w:rPr>
              <w:t>TELEPHONE:</w:t>
            </w:r>
          </w:p>
        </w:tc>
        <w:tc>
          <w:tcPr>
            <w:tcW w:w="5528" w:type="dxa"/>
          </w:tcPr>
          <w:p w14:paraId="0FE36E62" w14:textId="77777777" w:rsidR="007F09AE" w:rsidRDefault="007F09AE" w:rsidP="0050579A">
            <w:pPr>
              <w:pStyle w:val="Brdtekstpflgende"/>
              <w:jc w:val="center"/>
              <w:rPr>
                <w:b/>
                <w:sz w:val="16"/>
                <w:lang w:val="en-GB"/>
              </w:rPr>
            </w:pPr>
          </w:p>
        </w:tc>
      </w:tr>
    </w:tbl>
    <w:p w14:paraId="781A6A55"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3008595A" w14:textId="77777777" w:rsidTr="0050579A">
        <w:tc>
          <w:tcPr>
            <w:tcW w:w="1346" w:type="dxa"/>
          </w:tcPr>
          <w:p w14:paraId="286E314C"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665F22C" w14:textId="77777777" w:rsidR="007F09AE" w:rsidRDefault="007F09AE" w:rsidP="0050579A">
            <w:pPr>
              <w:pStyle w:val="Brdtekstpflgende"/>
              <w:rPr>
                <w:b/>
                <w:sz w:val="16"/>
                <w:lang w:val="en-GB"/>
              </w:rPr>
            </w:pPr>
          </w:p>
        </w:tc>
      </w:tr>
    </w:tbl>
    <w:p w14:paraId="4B58A39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9504" behindDoc="0" locked="0" layoutInCell="0" allowOverlap="1" wp14:anchorId="4C2E5BED" wp14:editId="29897A20">
                <wp:simplePos x="0" y="0"/>
                <wp:positionH relativeFrom="column">
                  <wp:posOffset>-168910</wp:posOffset>
                </wp:positionH>
                <wp:positionV relativeFrom="paragraph">
                  <wp:posOffset>163195</wp:posOffset>
                </wp:positionV>
                <wp:extent cx="6218555" cy="1576070"/>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318DDD9" id="Rectangle 12" o:spid="_x0000_s1026" style="position:absolute;margin-left:-13.3pt;margin-top:12.85pt;width:489.65pt;height:1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NJ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FEJo0nwAgAA&#10;NgYAAA4AAAAAAAAAAAAAAAAALgIAAGRycy9lMm9Eb2MueG1sUEsBAi0AFAAGAAgAAAAhAH1q9Mze&#10;AAAACgEAAA8AAAAAAAAAAAAAAAAASgUAAGRycy9kb3ducmV2LnhtbFBLBQYAAAAABAAEAPMAAABV&#10;BgAAAAA=&#10;" o:allowincell="f" filled="f"/>
            </w:pict>
          </mc:Fallback>
        </mc:AlternateContent>
      </w:r>
    </w:p>
    <w:p w14:paraId="2288C627" w14:textId="77777777" w:rsidR="007F09AE" w:rsidRDefault="007F09AE" w:rsidP="007F09AE">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7F09AE" w14:paraId="1FC34B6F" w14:textId="77777777" w:rsidTr="0050579A">
        <w:trPr>
          <w:trHeight w:val="2007"/>
        </w:trPr>
        <w:tc>
          <w:tcPr>
            <w:tcW w:w="9212" w:type="dxa"/>
          </w:tcPr>
          <w:p w14:paraId="74268807" w14:textId="77777777" w:rsidR="007F09AE" w:rsidRDefault="007F09AE" w:rsidP="0050579A">
            <w:pPr>
              <w:pStyle w:val="Brdtekstpflgende"/>
              <w:rPr>
                <w:b/>
                <w:sz w:val="20"/>
                <w:lang w:val="en-GB"/>
              </w:rPr>
            </w:pPr>
          </w:p>
          <w:p w14:paraId="053D67C9" w14:textId="77777777" w:rsidR="007F09AE" w:rsidRDefault="007F09AE" w:rsidP="0050579A">
            <w:pPr>
              <w:pStyle w:val="Brdtekstpflgende"/>
              <w:rPr>
                <w:b/>
                <w:sz w:val="20"/>
                <w:lang w:val="en-GB"/>
              </w:rPr>
            </w:pPr>
          </w:p>
        </w:tc>
      </w:tr>
    </w:tbl>
    <w:p w14:paraId="2231AAC2"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1552" behindDoc="0" locked="0" layoutInCell="0" allowOverlap="1" wp14:anchorId="1A1EEE1A" wp14:editId="2FA11212">
                <wp:simplePos x="0" y="0"/>
                <wp:positionH relativeFrom="column">
                  <wp:posOffset>-165735</wp:posOffset>
                </wp:positionH>
                <wp:positionV relativeFrom="paragraph">
                  <wp:posOffset>111760</wp:posOffset>
                </wp:positionV>
                <wp:extent cx="6218555" cy="1438910"/>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38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DF94F2A" id="Rectangle 14" o:spid="_x0000_s1026" style="position:absolute;margin-left:-13.05pt;margin-top:8.8pt;width:489.65pt;height:1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pG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" o:allowincell="f" filled="f"/>
            </w:pict>
          </mc:Fallback>
        </mc:AlternateContent>
      </w:r>
    </w:p>
    <w:p w14:paraId="66708840" w14:textId="77777777" w:rsidR="007F09AE" w:rsidRDefault="007F09AE" w:rsidP="007F09AE">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7F09AE" w14:paraId="355E541D" w14:textId="77777777" w:rsidTr="0050579A">
        <w:tc>
          <w:tcPr>
            <w:tcW w:w="2055" w:type="dxa"/>
          </w:tcPr>
          <w:p w14:paraId="0627ECCD" w14:textId="77777777" w:rsidR="007F09AE" w:rsidRDefault="007F09AE" w:rsidP="0050579A">
            <w:pPr>
              <w:pStyle w:val="Brdtekstpflgende"/>
              <w:rPr>
                <w:b/>
                <w:sz w:val="18"/>
                <w:lang w:val="en-GB"/>
              </w:rPr>
            </w:pPr>
          </w:p>
        </w:tc>
        <w:tc>
          <w:tcPr>
            <w:tcW w:w="1984" w:type="dxa"/>
          </w:tcPr>
          <w:p w14:paraId="44B41704" w14:textId="77777777" w:rsidR="007F09AE" w:rsidRDefault="007F09AE" w:rsidP="0050579A">
            <w:pPr>
              <w:pStyle w:val="Brdtekstpflgende"/>
              <w:jc w:val="center"/>
              <w:rPr>
                <w:b/>
                <w:sz w:val="18"/>
                <w:lang w:val="en-GB"/>
              </w:rPr>
            </w:pPr>
          </w:p>
        </w:tc>
        <w:tc>
          <w:tcPr>
            <w:tcW w:w="426" w:type="dxa"/>
          </w:tcPr>
          <w:p w14:paraId="4BE3C42D" w14:textId="77777777" w:rsidR="007F09AE" w:rsidRDefault="007F09AE" w:rsidP="0050579A">
            <w:pPr>
              <w:pStyle w:val="Brdtekstpflgende"/>
              <w:jc w:val="center"/>
              <w:rPr>
                <w:b/>
                <w:sz w:val="18"/>
                <w:lang w:val="en-GB"/>
              </w:rPr>
            </w:pPr>
            <w:r>
              <w:rPr>
                <w:b/>
                <w:sz w:val="18"/>
                <w:lang w:val="en-GB"/>
              </w:rPr>
              <w:t>Y</w:t>
            </w:r>
          </w:p>
        </w:tc>
        <w:tc>
          <w:tcPr>
            <w:tcW w:w="438" w:type="dxa"/>
          </w:tcPr>
          <w:p w14:paraId="7BE9D660" w14:textId="77777777" w:rsidR="007F09AE" w:rsidRDefault="007F09AE" w:rsidP="0050579A">
            <w:pPr>
              <w:pStyle w:val="Brdtekstpflgende"/>
              <w:jc w:val="center"/>
              <w:rPr>
                <w:b/>
                <w:sz w:val="18"/>
                <w:lang w:val="en-GB"/>
              </w:rPr>
            </w:pPr>
            <w:r>
              <w:rPr>
                <w:b/>
                <w:sz w:val="18"/>
                <w:lang w:val="en-GB"/>
              </w:rPr>
              <w:t>N</w:t>
            </w:r>
          </w:p>
        </w:tc>
        <w:tc>
          <w:tcPr>
            <w:tcW w:w="837" w:type="dxa"/>
          </w:tcPr>
          <w:p w14:paraId="54D20D85" w14:textId="77777777" w:rsidR="007F09AE" w:rsidRDefault="007F09AE" w:rsidP="0050579A">
            <w:pPr>
              <w:pStyle w:val="Brdtekstpflgende"/>
              <w:jc w:val="center"/>
              <w:rPr>
                <w:b/>
                <w:sz w:val="18"/>
                <w:lang w:val="en-GB"/>
              </w:rPr>
            </w:pPr>
          </w:p>
        </w:tc>
        <w:tc>
          <w:tcPr>
            <w:tcW w:w="2268" w:type="dxa"/>
          </w:tcPr>
          <w:p w14:paraId="195D8FB2" w14:textId="77777777" w:rsidR="007F09AE" w:rsidRDefault="007F09AE" w:rsidP="0050579A">
            <w:pPr>
              <w:pStyle w:val="Brdtekstpflgende"/>
              <w:jc w:val="center"/>
              <w:rPr>
                <w:b/>
                <w:sz w:val="18"/>
                <w:lang w:val="en-GB"/>
              </w:rPr>
            </w:pPr>
          </w:p>
        </w:tc>
      </w:tr>
      <w:tr w:rsidR="007F09AE" w14:paraId="7C20E35B" w14:textId="77777777" w:rsidTr="0050579A">
        <w:tc>
          <w:tcPr>
            <w:tcW w:w="2055" w:type="dxa"/>
          </w:tcPr>
          <w:p w14:paraId="7ECDBC11" w14:textId="77777777" w:rsidR="007F09AE" w:rsidRDefault="007F09AE" w:rsidP="0050579A">
            <w:pPr>
              <w:pStyle w:val="Brdtekstpflgende"/>
              <w:rPr>
                <w:b/>
                <w:sz w:val="18"/>
                <w:lang w:val="en-GB"/>
              </w:rPr>
            </w:pPr>
            <w:r>
              <w:rPr>
                <w:b/>
                <w:sz w:val="18"/>
                <w:lang w:val="en-GB"/>
              </w:rPr>
              <w:t>a. Visitor(s) will carry</w:t>
            </w:r>
          </w:p>
        </w:tc>
        <w:tc>
          <w:tcPr>
            <w:tcW w:w="1984" w:type="dxa"/>
          </w:tcPr>
          <w:p w14:paraId="35B4C8B8" w14:textId="77777777" w:rsidR="007F09AE" w:rsidRDefault="007F09AE" w:rsidP="0050579A">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14:paraId="73850DF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52749AE2" w14:textId="77777777" w:rsidR="007F09AE" w:rsidRDefault="007F09AE" w:rsidP="0050579A">
            <w:pPr>
              <w:pStyle w:val="Brdtekstpflgende"/>
              <w:jc w:val="center"/>
              <w:rPr>
                <w:b/>
                <w:sz w:val="18"/>
                <w:lang w:val="en-GB"/>
              </w:rPr>
            </w:pPr>
          </w:p>
        </w:tc>
        <w:tc>
          <w:tcPr>
            <w:tcW w:w="837" w:type="dxa"/>
            <w:tcBorders>
              <w:left w:val="nil"/>
            </w:tcBorders>
          </w:tcPr>
          <w:p w14:paraId="5E66C31D" w14:textId="77777777" w:rsidR="007F09AE" w:rsidRDefault="007F09AE" w:rsidP="0050579A">
            <w:pPr>
              <w:pStyle w:val="Brdtekstpflgende"/>
              <w:jc w:val="center"/>
              <w:rPr>
                <w:b/>
                <w:sz w:val="18"/>
                <w:lang w:val="en-GB"/>
              </w:rPr>
            </w:pPr>
          </w:p>
        </w:tc>
        <w:tc>
          <w:tcPr>
            <w:tcW w:w="2268" w:type="dxa"/>
          </w:tcPr>
          <w:p w14:paraId="275828C5" w14:textId="77777777" w:rsidR="007F09AE" w:rsidRDefault="007F09AE" w:rsidP="0050579A">
            <w:pPr>
              <w:pStyle w:val="Brdtekstpflgende"/>
              <w:jc w:val="center"/>
              <w:rPr>
                <w:b/>
                <w:sz w:val="18"/>
                <w:lang w:val="en-GB"/>
              </w:rPr>
            </w:pPr>
          </w:p>
        </w:tc>
      </w:tr>
      <w:tr w:rsidR="007F09AE" w14:paraId="752EC385" w14:textId="77777777" w:rsidTr="0050579A">
        <w:tc>
          <w:tcPr>
            <w:tcW w:w="2055" w:type="dxa"/>
          </w:tcPr>
          <w:p w14:paraId="14BF1971" w14:textId="77777777" w:rsidR="007F09AE" w:rsidRDefault="007F09AE" w:rsidP="0050579A">
            <w:pPr>
              <w:pStyle w:val="Brdtekstpflgende"/>
              <w:rPr>
                <w:b/>
                <w:sz w:val="18"/>
                <w:lang w:val="en-GB"/>
              </w:rPr>
            </w:pPr>
          </w:p>
        </w:tc>
        <w:tc>
          <w:tcPr>
            <w:tcW w:w="1984" w:type="dxa"/>
          </w:tcPr>
          <w:p w14:paraId="023FAF70" w14:textId="77777777" w:rsidR="007F09AE" w:rsidRDefault="007F09AE" w:rsidP="0050579A">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14:paraId="603A15AE"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F5EA4AF" w14:textId="77777777" w:rsidR="007F09AE" w:rsidRDefault="007F09AE" w:rsidP="0050579A">
            <w:pPr>
              <w:pStyle w:val="Brdtekstpflgende"/>
              <w:jc w:val="center"/>
              <w:rPr>
                <w:b/>
                <w:sz w:val="18"/>
                <w:lang w:val="en-GB"/>
              </w:rPr>
            </w:pPr>
          </w:p>
        </w:tc>
        <w:tc>
          <w:tcPr>
            <w:tcW w:w="837" w:type="dxa"/>
            <w:tcBorders>
              <w:left w:val="nil"/>
            </w:tcBorders>
          </w:tcPr>
          <w:p w14:paraId="5CE08A57" w14:textId="77777777" w:rsidR="007F09AE" w:rsidRDefault="007F09AE" w:rsidP="0050579A">
            <w:pPr>
              <w:pStyle w:val="Brdtekstpflgende"/>
              <w:jc w:val="center"/>
              <w:rPr>
                <w:b/>
                <w:sz w:val="18"/>
                <w:lang w:val="en-GB"/>
              </w:rPr>
            </w:pPr>
            <w:r>
              <w:rPr>
                <w:b/>
                <w:sz w:val="18"/>
                <w:lang w:val="en-GB"/>
              </w:rPr>
              <w:t>Type:</w:t>
            </w:r>
          </w:p>
        </w:tc>
        <w:tc>
          <w:tcPr>
            <w:tcW w:w="2268" w:type="dxa"/>
          </w:tcPr>
          <w:p w14:paraId="2D28115C" w14:textId="77777777" w:rsidR="007F09AE" w:rsidRDefault="007F09AE" w:rsidP="0050579A">
            <w:pPr>
              <w:pStyle w:val="Brdtekstpflgende"/>
              <w:jc w:val="center"/>
              <w:rPr>
                <w:b/>
                <w:sz w:val="18"/>
                <w:lang w:val="en-GB"/>
              </w:rPr>
            </w:pPr>
          </w:p>
        </w:tc>
      </w:tr>
      <w:tr w:rsidR="007F09AE" w14:paraId="6D231AF9" w14:textId="77777777" w:rsidTr="0050579A">
        <w:tc>
          <w:tcPr>
            <w:tcW w:w="2055" w:type="dxa"/>
          </w:tcPr>
          <w:p w14:paraId="1E0FC200" w14:textId="77777777" w:rsidR="007F09AE" w:rsidRDefault="007F09AE" w:rsidP="0050579A">
            <w:pPr>
              <w:pStyle w:val="Brdtekstpflgende"/>
              <w:rPr>
                <w:b/>
                <w:sz w:val="18"/>
                <w:lang w:val="en-GB"/>
              </w:rPr>
            </w:pPr>
            <w:r>
              <w:rPr>
                <w:b/>
                <w:sz w:val="18"/>
                <w:lang w:val="en-GB"/>
              </w:rPr>
              <w:t>b. Visitor(s) will use</w:t>
            </w:r>
          </w:p>
        </w:tc>
        <w:tc>
          <w:tcPr>
            <w:tcW w:w="1984" w:type="dxa"/>
          </w:tcPr>
          <w:p w14:paraId="5D923711" w14:textId="77777777" w:rsidR="007F09AE" w:rsidRDefault="007F09AE" w:rsidP="0050579A">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14:paraId="4D57627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C6845AB" w14:textId="77777777" w:rsidR="007F09AE" w:rsidRDefault="007F09AE" w:rsidP="0050579A">
            <w:pPr>
              <w:pStyle w:val="Brdtekstpflgende"/>
              <w:jc w:val="center"/>
              <w:rPr>
                <w:b/>
                <w:sz w:val="18"/>
                <w:lang w:val="en-GB"/>
              </w:rPr>
            </w:pPr>
          </w:p>
        </w:tc>
        <w:tc>
          <w:tcPr>
            <w:tcW w:w="837" w:type="dxa"/>
            <w:tcBorders>
              <w:left w:val="nil"/>
            </w:tcBorders>
          </w:tcPr>
          <w:p w14:paraId="374588F0" w14:textId="77777777" w:rsidR="007F09AE" w:rsidRDefault="007F09AE" w:rsidP="0050579A">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14:paraId="01A33489" w14:textId="77777777" w:rsidR="007F09AE" w:rsidRDefault="007F09AE" w:rsidP="0050579A">
            <w:pPr>
              <w:pStyle w:val="Brdtekstpflgende"/>
              <w:jc w:val="center"/>
              <w:rPr>
                <w:b/>
                <w:sz w:val="18"/>
                <w:lang w:val="en-GB"/>
              </w:rPr>
            </w:pPr>
          </w:p>
        </w:tc>
      </w:tr>
      <w:tr w:rsidR="007F09AE" w14:paraId="7383D236" w14:textId="77777777" w:rsidTr="0050579A">
        <w:tc>
          <w:tcPr>
            <w:tcW w:w="2055" w:type="dxa"/>
          </w:tcPr>
          <w:p w14:paraId="76CEACEE" w14:textId="77777777" w:rsidR="007F09AE" w:rsidRDefault="007F09AE" w:rsidP="0050579A">
            <w:pPr>
              <w:pStyle w:val="Brdtekstpflgende"/>
              <w:rPr>
                <w:b/>
                <w:sz w:val="18"/>
                <w:lang w:val="en-GB"/>
              </w:rPr>
            </w:pPr>
          </w:p>
        </w:tc>
        <w:tc>
          <w:tcPr>
            <w:tcW w:w="1984" w:type="dxa"/>
          </w:tcPr>
          <w:p w14:paraId="71CD1008" w14:textId="77777777" w:rsidR="007F09AE" w:rsidRDefault="007F09AE" w:rsidP="0050579A">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14:paraId="62ED008F"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393B5F51" w14:textId="77777777" w:rsidR="007F09AE" w:rsidRDefault="007F09AE" w:rsidP="0050579A">
            <w:pPr>
              <w:pStyle w:val="Brdtekstpflgende"/>
              <w:jc w:val="center"/>
              <w:rPr>
                <w:b/>
                <w:sz w:val="18"/>
                <w:lang w:val="en-GB"/>
              </w:rPr>
            </w:pPr>
          </w:p>
        </w:tc>
        <w:tc>
          <w:tcPr>
            <w:tcW w:w="837" w:type="dxa"/>
            <w:tcBorders>
              <w:left w:val="nil"/>
            </w:tcBorders>
          </w:tcPr>
          <w:p w14:paraId="35C47973" w14:textId="77777777" w:rsidR="007F09AE" w:rsidRDefault="007F09AE" w:rsidP="0050579A">
            <w:pPr>
              <w:pStyle w:val="Brdtekstpflgende"/>
              <w:jc w:val="center"/>
              <w:rPr>
                <w:b/>
                <w:sz w:val="18"/>
                <w:lang w:val="en-GB"/>
              </w:rPr>
            </w:pPr>
          </w:p>
        </w:tc>
        <w:tc>
          <w:tcPr>
            <w:tcW w:w="2268" w:type="dxa"/>
          </w:tcPr>
          <w:p w14:paraId="4D73EE25" w14:textId="77777777" w:rsidR="007F09AE" w:rsidRDefault="007F09AE" w:rsidP="0050579A">
            <w:pPr>
              <w:pStyle w:val="Brdtekstpflgende"/>
              <w:jc w:val="center"/>
              <w:rPr>
                <w:b/>
                <w:sz w:val="18"/>
                <w:lang w:val="en-GB"/>
              </w:rPr>
            </w:pPr>
          </w:p>
        </w:tc>
      </w:tr>
    </w:tbl>
    <w:p w14:paraId="23245A7B" w14:textId="77777777" w:rsidR="007F09AE" w:rsidRDefault="007F09AE" w:rsidP="007F09AE">
      <w:pPr>
        <w:pStyle w:val="Brdtekstpflgende"/>
        <w:rPr>
          <w:lang w:val="en-GB"/>
        </w:rPr>
      </w:pPr>
      <w:r>
        <w:rPr>
          <w:b/>
          <w:sz w:val="20"/>
          <w:lang w:val="en-GB"/>
        </w:rPr>
        <w:br w:type="page"/>
      </w:r>
    </w:p>
    <w:p w14:paraId="44AFD3B6" w14:textId="77777777" w:rsidR="007F09AE" w:rsidRDefault="007F09AE" w:rsidP="007F09AE">
      <w:pPr>
        <w:pStyle w:val="Tittel"/>
      </w:pPr>
      <w:r>
        <w:lastRenderedPageBreak/>
        <w:t>Detailed instructions for completion of Request for Visit</w:t>
      </w:r>
    </w:p>
    <w:p w14:paraId="2859BB58" w14:textId="77777777" w:rsidR="007F09AE" w:rsidRDefault="007F09AE" w:rsidP="007F09AE">
      <w:pPr>
        <w:pStyle w:val="Brdtekst"/>
      </w:pPr>
    </w:p>
    <w:p w14:paraId="1574EAB9" w14:textId="77777777" w:rsidR="007F09AE" w:rsidRDefault="007F09AE" w:rsidP="007F09AE">
      <w:pPr>
        <w:rPr>
          <w:rStyle w:val="stijlmid"/>
        </w:rPr>
      </w:pPr>
      <w:r>
        <w:rPr>
          <w:rStyle w:val="stijlmid"/>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14:paraId="415D872F" w14:textId="77777777" w:rsidR="007F09AE" w:rsidRDefault="007F09AE" w:rsidP="007F09AE">
      <w:pPr>
        <w:rPr>
          <w:rStyle w:val="stijlmid"/>
        </w:rPr>
      </w:pPr>
    </w:p>
    <w:p w14:paraId="3C17F6F5" w14:textId="77777777" w:rsidR="007F09AE" w:rsidRDefault="007F09AE" w:rsidP="007F09AE">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14:paraId="7E69E985" w14:textId="77777777" w:rsidR="007F09AE" w:rsidRDefault="007F09AE" w:rsidP="007F09AE">
      <w:pPr>
        <w:rPr>
          <w:rStyle w:val="stijlmid"/>
        </w:rPr>
      </w:pPr>
    </w:p>
    <w:p w14:paraId="40308F53" w14:textId="77777777" w:rsidR="007F09AE" w:rsidRDefault="007F09AE" w:rsidP="007F09AE">
      <w:pPr>
        <w:rPr>
          <w:rStyle w:val="stijlmid"/>
        </w:rPr>
      </w:pPr>
      <w:r>
        <w:rPr>
          <w:rStyle w:val="stijlmid"/>
        </w:rPr>
        <w:t xml:space="preserve">1. </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14:paraId="21F72E4F" w14:textId="77777777" w:rsidR="007F09AE" w:rsidRDefault="007F09AE" w:rsidP="007F09AE">
      <w:pPr>
        <w:pStyle w:val="Topptekst"/>
        <w:rPr>
          <w:rStyle w:val="stijlmid"/>
        </w:rPr>
      </w:pPr>
    </w:p>
    <w:p w14:paraId="22B8474C" w14:textId="77777777" w:rsidR="007F09AE" w:rsidRDefault="007F09AE" w:rsidP="007F09AE">
      <w:pPr>
        <w:rPr>
          <w:rStyle w:val="stijlmid"/>
        </w:rPr>
      </w:pPr>
      <w:r>
        <w:rPr>
          <w:rStyle w:val="stijlmid"/>
        </w:rPr>
        <w:t xml:space="preserve">2. </w:t>
      </w:r>
      <w:r>
        <w:rPr>
          <w:rStyle w:val="stijlmid"/>
          <w:b/>
        </w:rPr>
        <w:t>REQUESTING GOVERNMENT</w:t>
      </w:r>
      <w:r>
        <w:rPr>
          <w:rStyle w:val="stijlmid"/>
        </w:rPr>
        <w:tab/>
        <w:t>Mention full name and postal address;</w:t>
      </w:r>
    </w:p>
    <w:p w14:paraId="1293E3BD" w14:textId="77777777" w:rsidR="007F09AE" w:rsidRDefault="007F09AE" w:rsidP="007F09AE">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14:paraId="4E9474D1" w14:textId="77777777" w:rsidR="007F09AE" w:rsidRDefault="007F09AE" w:rsidP="007F09AE">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14:paraId="305267BE" w14:textId="77777777" w:rsidR="007F09AE" w:rsidRDefault="007F09AE" w:rsidP="007F09AE">
      <w:pPr>
        <w:jc w:val="both"/>
        <w:rPr>
          <w:rStyle w:val="stijlmid"/>
        </w:rPr>
      </w:pPr>
    </w:p>
    <w:p w14:paraId="6462BA7D" w14:textId="77777777" w:rsidR="007F09AE" w:rsidRDefault="007F09AE" w:rsidP="007F09AE">
      <w:pPr>
        <w:rPr>
          <w:rStyle w:val="stijlmid"/>
        </w:rPr>
      </w:pPr>
      <w:r>
        <w:rPr>
          <w:rStyle w:val="stijlmid"/>
        </w:rPr>
        <w:t xml:space="preserve">3. </w:t>
      </w:r>
      <w:r>
        <w:rPr>
          <w:rStyle w:val="stijlmid"/>
          <w:b/>
        </w:rPr>
        <w:t>GOVERNMENT AGENCY OR</w:t>
      </w:r>
      <w:r>
        <w:rPr>
          <w:rStyle w:val="stijlmid"/>
        </w:rPr>
        <w:tab/>
      </w:r>
      <w:r>
        <w:rPr>
          <w:rStyle w:val="stijlmid"/>
        </w:rPr>
        <w:tab/>
        <w:t>Mention full name and full address;</w:t>
      </w:r>
    </w:p>
    <w:p w14:paraId="3A993EC7" w14:textId="77777777" w:rsidR="007F09AE" w:rsidRDefault="007F09AE" w:rsidP="007F09AE">
      <w:pPr>
        <w:rPr>
          <w:rStyle w:val="stijlmid"/>
        </w:rPr>
      </w:pPr>
      <w:r>
        <w:rPr>
          <w:rStyle w:val="stijlmid"/>
        </w:rPr>
        <w:t xml:space="preserve">  </w:t>
      </w:r>
      <w:r>
        <w:rPr>
          <w:rStyle w:val="stijlmid"/>
          <w:b/>
        </w:rPr>
        <w:t>INDUSTRIAL FACILITY TO BE</w:t>
      </w:r>
      <w:r>
        <w:rPr>
          <w:rStyle w:val="stijlmid"/>
        </w:rPr>
        <w:tab/>
        <w:t xml:space="preserve">include city, state, postal zone, </w:t>
      </w:r>
    </w:p>
    <w:p w14:paraId="240A2B51" w14:textId="77777777" w:rsidR="007F09AE" w:rsidRDefault="007F09AE" w:rsidP="007F09AE">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14:paraId="352C7FCB"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and telephone number of your main point of </w:t>
      </w:r>
    </w:p>
    <w:p w14:paraId="072F5F8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contact or the person with whom you have made </w:t>
      </w:r>
    </w:p>
    <w:p w14:paraId="3F7043D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the appointment for the visit.</w:t>
      </w:r>
    </w:p>
    <w:p w14:paraId="50E65BE0" w14:textId="77777777" w:rsidR="007F09AE" w:rsidRDefault="007F09AE" w:rsidP="007F09AE">
      <w:pPr>
        <w:rPr>
          <w:rStyle w:val="stijlmid"/>
        </w:rPr>
      </w:pPr>
    </w:p>
    <w:p w14:paraId="305F8DFF"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w:t>
      </w:r>
    </w:p>
    <w:p w14:paraId="5CD73F82" w14:textId="77777777" w:rsidR="007F09AE" w:rsidRDefault="007F09AE" w:rsidP="007F09AE">
      <w:pPr>
        <w:rPr>
          <w:rStyle w:val="stijlmid"/>
        </w:rPr>
      </w:pPr>
    </w:p>
    <w:p w14:paraId="48AC5031" w14:textId="77777777" w:rsidR="007F09AE" w:rsidRDefault="007F09AE" w:rsidP="007F09AE">
      <w:pPr>
        <w:pStyle w:val="Brdtekstinnrykk3"/>
        <w:ind w:left="4678"/>
        <w:rPr>
          <w:rStyle w:val="stijlmid"/>
        </w:rPr>
      </w:pPr>
      <w:r>
        <w:rPr>
          <w:rStyle w:val="stijlmid"/>
        </w:rPr>
        <w:t>1)</w:t>
      </w:r>
      <w:r>
        <w:rPr>
          <w:rStyle w:val="stijlmid"/>
        </w:rPr>
        <w:tab/>
        <w:t>Mentioning the correct postal zone (zip code) is very important because there can be different facilities of the same company.</w:t>
      </w:r>
    </w:p>
    <w:p w14:paraId="158D4C35" w14:textId="77777777" w:rsidR="007F09AE" w:rsidRDefault="007F09AE" w:rsidP="007F09AE">
      <w:pPr>
        <w:ind w:left="4678" w:hanging="454"/>
        <w:rPr>
          <w:rStyle w:val="stijlmid"/>
        </w:rPr>
      </w:pPr>
    </w:p>
    <w:p w14:paraId="68B15003" w14:textId="77777777" w:rsidR="007F09AE" w:rsidRDefault="007F09AE" w:rsidP="007F09AE">
      <w:pPr>
        <w:numPr>
          <w:ilvl w:val="0"/>
          <w:numId w:val="3"/>
        </w:numPr>
        <w:ind w:left="4678"/>
        <w:rPr>
          <w:rStyle w:val="stijlmid"/>
        </w:rPr>
      </w:pPr>
      <w:r>
        <w:rPr>
          <w:rStyle w:val="stijlmid"/>
        </w:rPr>
        <w:t>In case of an automated application only 1 agency or facility can be stated.</w:t>
      </w:r>
    </w:p>
    <w:p w14:paraId="75577D38" w14:textId="77777777" w:rsidR="007F09AE" w:rsidRDefault="007F09AE" w:rsidP="007F09AE">
      <w:pPr>
        <w:pStyle w:val="Brdtekst"/>
        <w:ind w:left="4678"/>
        <w:rPr>
          <w:rStyle w:val="stijlmid"/>
        </w:rPr>
      </w:pPr>
    </w:p>
    <w:p w14:paraId="386BD065" w14:textId="77777777" w:rsidR="007F09AE" w:rsidRDefault="007F09AE" w:rsidP="007F09AE">
      <w:pPr>
        <w:ind w:left="4678" w:hanging="454"/>
        <w:rPr>
          <w:rStyle w:val="stijlmid"/>
        </w:rPr>
      </w:pPr>
      <w:r>
        <w:rPr>
          <w:rStyle w:val="stijlmid"/>
        </w:rPr>
        <w:t>3)</w:t>
      </w:r>
      <w:r>
        <w:rPr>
          <w:rStyle w:val="stijlmid"/>
        </w:rPr>
        <w:tab/>
        <w:t xml:space="preserve">In case of a manual application, an annex can be used when two or more agencies or facilities have to be visited in the framework of the same subject. When an annex is used, item 3 should state: "SEE ANNEX, NUMBER OF AGENCIES/FAC.:.." (state number of agencies/ facilities). </w:t>
      </w:r>
    </w:p>
    <w:p w14:paraId="1B2680B2" w14:textId="77777777" w:rsidR="007F09AE" w:rsidRDefault="007F09AE" w:rsidP="007F09AE">
      <w:pPr>
        <w:rPr>
          <w:rStyle w:val="stijlmid"/>
        </w:rPr>
      </w:pPr>
    </w:p>
    <w:p w14:paraId="2F23E383" w14:textId="77777777" w:rsidR="007F09AE" w:rsidRDefault="007F09AE" w:rsidP="007F09AE">
      <w:pPr>
        <w:rPr>
          <w:rStyle w:val="stijlmid"/>
        </w:rPr>
      </w:pPr>
      <w:r>
        <w:rPr>
          <w:rStyle w:val="stijlmid"/>
        </w:rPr>
        <w:t xml:space="preserve">4. </w:t>
      </w:r>
      <w:r>
        <w:rPr>
          <w:rStyle w:val="stijlmid"/>
          <w:b/>
        </w:rPr>
        <w:t>DATES OF VISIT</w:t>
      </w:r>
      <w:r>
        <w:rPr>
          <w:rStyle w:val="stijlmid"/>
        </w:rPr>
        <w:tab/>
      </w:r>
      <w:r>
        <w:rPr>
          <w:rStyle w:val="stijlmid"/>
        </w:rPr>
        <w:tab/>
      </w:r>
      <w:r>
        <w:rPr>
          <w:rStyle w:val="stijlmid"/>
        </w:rPr>
        <w:tab/>
        <w:t>Mention the actual date or period</w:t>
      </w:r>
    </w:p>
    <w:p w14:paraId="0EDBF0EF"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14:paraId="26B6BA39"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applicable, place an alternate date or period in </w:t>
      </w:r>
    </w:p>
    <w:p w14:paraId="4B12D56D"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brackets.</w:t>
      </w:r>
    </w:p>
    <w:p w14:paraId="2C92A3B2" w14:textId="77777777" w:rsidR="007F09AE" w:rsidRDefault="007F09AE" w:rsidP="007F09AE">
      <w:pPr>
        <w:jc w:val="both"/>
        <w:rPr>
          <w:rStyle w:val="stijlmid"/>
        </w:rPr>
      </w:pPr>
    </w:p>
    <w:p w14:paraId="109EA920" w14:textId="77777777" w:rsidR="007F09AE" w:rsidRDefault="007F09AE" w:rsidP="007F09AE">
      <w:pPr>
        <w:rPr>
          <w:rStyle w:val="stijlmid"/>
        </w:rPr>
      </w:pPr>
      <w:r>
        <w:rPr>
          <w:rStyle w:val="stijlmid"/>
        </w:rPr>
        <w:t xml:space="preserve">5. </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lastRenderedPageBreak/>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14:paraId="31CAF2B7" w14:textId="77777777" w:rsidR="007F09AE" w:rsidRDefault="007F09AE" w:rsidP="007F09AE">
      <w:pPr>
        <w:rPr>
          <w:rStyle w:val="stijlmid"/>
        </w:rPr>
      </w:pPr>
    </w:p>
    <w:p w14:paraId="51CE11E6" w14:textId="77777777" w:rsidR="007F09AE" w:rsidRDefault="007F09AE" w:rsidP="007F09AE">
      <w:pPr>
        <w:rPr>
          <w:rStyle w:val="stijlmid"/>
        </w:rPr>
      </w:pPr>
      <w:r>
        <w:rPr>
          <w:rStyle w:val="stijlmid"/>
        </w:rPr>
        <w:t xml:space="preserve">6. </w:t>
      </w:r>
      <w:r>
        <w:rPr>
          <w:rStyle w:val="stijlmid"/>
          <w:b/>
        </w:rPr>
        <w:t>SUBJECT TO BE DISCUSSED/</w:t>
      </w:r>
      <w:r>
        <w:rPr>
          <w:rStyle w:val="stijlmid"/>
          <w:b/>
        </w:rPr>
        <w:tab/>
      </w:r>
      <w:r>
        <w:rPr>
          <w:rStyle w:val="stijlmid"/>
        </w:rPr>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14:paraId="69917FF7" w14:textId="77777777" w:rsidR="007F09AE" w:rsidRDefault="007F09AE" w:rsidP="007F09AE">
      <w:pPr>
        <w:rPr>
          <w:rStyle w:val="stijlmid"/>
        </w:rPr>
      </w:pPr>
    </w:p>
    <w:p w14:paraId="0DE717A7"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 xml:space="preserve">: </w:t>
      </w:r>
    </w:p>
    <w:p w14:paraId="75830AE0" w14:textId="77777777" w:rsidR="007F09AE" w:rsidRDefault="007F09AE" w:rsidP="007F09AE">
      <w:pPr>
        <w:rPr>
          <w:rStyle w:val="stijlmid"/>
        </w:rPr>
      </w:pPr>
    </w:p>
    <w:p w14:paraId="3F452FD5" w14:textId="77777777" w:rsidR="007F09AE" w:rsidRDefault="007F09AE" w:rsidP="007F09AE">
      <w:pPr>
        <w:ind w:left="4678"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14:paraId="5C48CCFA" w14:textId="77777777" w:rsidR="007F09AE" w:rsidRDefault="007F09AE" w:rsidP="007F09AE">
      <w:pPr>
        <w:ind w:left="4678" w:hanging="454"/>
        <w:rPr>
          <w:rStyle w:val="stijlmid"/>
        </w:rPr>
      </w:pPr>
    </w:p>
    <w:p w14:paraId="6FEC8169" w14:textId="77777777" w:rsidR="007F09AE" w:rsidRDefault="007F09AE" w:rsidP="007F09AE">
      <w:pPr>
        <w:ind w:left="4678"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14:paraId="5F2D9D3E" w14:textId="77777777" w:rsidR="007F09AE" w:rsidRDefault="007F09AE" w:rsidP="007F09AE">
      <w:pPr>
        <w:rPr>
          <w:rStyle w:val="stijlmid"/>
        </w:rPr>
      </w:pPr>
    </w:p>
    <w:p w14:paraId="73F6365A" w14:textId="77777777" w:rsidR="007F09AE" w:rsidRDefault="007F09AE" w:rsidP="007F09AE">
      <w:pPr>
        <w:ind w:left="4245" w:hanging="4245"/>
        <w:rPr>
          <w:rStyle w:val="stijlmid"/>
        </w:rPr>
      </w:pPr>
      <w:r>
        <w:rPr>
          <w:rStyle w:val="stijlmid"/>
        </w:rPr>
        <w:t xml:space="preserve">7. </w:t>
      </w:r>
      <w:r>
        <w:rPr>
          <w:rStyle w:val="stijlmid"/>
          <w:b/>
        </w:rPr>
        <w:t>ANTICIPATED LEVEL OF</w:t>
      </w:r>
      <w:r>
        <w:rPr>
          <w:rStyle w:val="stijlmid"/>
        </w:rPr>
        <w:tab/>
      </w:r>
      <w:r>
        <w:rPr>
          <w:rStyle w:val="stijlmid"/>
        </w:rPr>
        <w:tab/>
        <w:t>Mention SECRET, CONFIDENTIAL,</w:t>
      </w:r>
    </w:p>
    <w:p w14:paraId="47900AF0" w14:textId="77777777" w:rsidR="007F09AE" w:rsidRDefault="007F09AE" w:rsidP="007F09AE">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14:paraId="7C0076C5" w14:textId="77777777" w:rsidR="007F09AE" w:rsidRDefault="007F09AE" w:rsidP="007F09AE">
      <w:pPr>
        <w:jc w:val="both"/>
        <w:rPr>
          <w:rStyle w:val="stijlmid"/>
        </w:rPr>
      </w:pPr>
    </w:p>
    <w:p w14:paraId="38D95EC0" w14:textId="77777777" w:rsidR="007F09AE" w:rsidRDefault="007F09AE" w:rsidP="007F09AE">
      <w:pPr>
        <w:ind w:left="4245" w:hanging="4245"/>
        <w:rPr>
          <w:rStyle w:val="stijlmid"/>
        </w:rPr>
      </w:pPr>
      <w:r>
        <w:rPr>
          <w:rStyle w:val="stijlmid"/>
        </w:rPr>
        <w:t xml:space="preserve">8. </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14:paraId="0614B6E8" w14:textId="77777777" w:rsidR="007F09AE" w:rsidRDefault="007F09AE" w:rsidP="007F09AE">
      <w:pPr>
        <w:rPr>
          <w:rStyle w:val="stijlmid"/>
        </w:rPr>
      </w:pPr>
    </w:p>
    <w:p w14:paraId="63B99CE0" w14:textId="77777777" w:rsidR="007F09AE" w:rsidRPr="00F372BF" w:rsidRDefault="007F09AE" w:rsidP="007F09AE">
      <w:pPr>
        <w:ind w:left="4245" w:hanging="4245"/>
        <w:rPr>
          <w:rStyle w:val="stijlmid"/>
          <w:b/>
        </w:rPr>
      </w:pPr>
      <w:r>
        <w:rPr>
          <w:rStyle w:val="stijlmid"/>
        </w:rPr>
        <w:t xml:space="preserve">9. </w:t>
      </w:r>
      <w:r>
        <w:rPr>
          <w:rStyle w:val="stijlmid"/>
          <w:b/>
        </w:rPr>
        <w:t>PARTICULARS OF VISITOR</w:t>
      </w:r>
      <w:r>
        <w:rPr>
          <w:rStyle w:val="stijlmid"/>
          <w:b/>
        </w:rPr>
        <w:tab/>
      </w:r>
      <w:r>
        <w:rPr>
          <w:rStyle w:val="stijlmid"/>
          <w:b/>
        </w:rPr>
        <w:tab/>
      </w:r>
      <w:r>
        <w:rPr>
          <w:rStyle w:val="stijlmid"/>
          <w:u w:val="single"/>
        </w:rPr>
        <w:t>NAME</w:t>
      </w:r>
      <w:r>
        <w:rPr>
          <w:rStyle w:val="stijlmid"/>
        </w:rPr>
        <w:t>: family name, followed by first forename in full and middle initial(s)</w:t>
      </w:r>
    </w:p>
    <w:p w14:paraId="62C418DC" w14:textId="77777777" w:rsidR="007F09AE" w:rsidRDefault="007F09AE" w:rsidP="007F09AE">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14:paraId="17FAA7CF" w14:textId="77777777" w:rsidR="007F09AE" w:rsidRDefault="007F09AE" w:rsidP="007F09AE">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14:paraId="06047BA8" w14:textId="77777777" w:rsidR="007F09AE" w:rsidRDefault="007F09AE" w:rsidP="007F09AE">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  Indicate NATO clearance if the visit is related to NATO business.</w:t>
      </w:r>
    </w:p>
    <w:p w14:paraId="75088C22" w14:textId="77777777" w:rsidR="007F09AE" w:rsidRDefault="007F09AE" w:rsidP="007F09AE">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14:paraId="63F4E5B7" w14:textId="77777777" w:rsidR="007F09AE" w:rsidRDefault="007F09AE" w:rsidP="007F09AE">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14:paraId="451D96F0" w14:textId="77777777" w:rsidR="007F09AE" w:rsidRDefault="007F09AE" w:rsidP="007F09AE">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14:paraId="1B345FE3" w14:textId="77777777" w:rsidR="007F09AE" w:rsidRDefault="007F09AE" w:rsidP="007F09AE">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14:paraId="434F541E"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p>
    <w:p w14:paraId="555AD5C5" w14:textId="77777777" w:rsidR="007F09AE" w:rsidRDefault="007F09AE" w:rsidP="007F09AE">
      <w:pPr>
        <w:rPr>
          <w:rStyle w:val="stijlmid"/>
        </w:rPr>
      </w:pPr>
      <w:r>
        <w:rPr>
          <w:rStyle w:val="stijlmid"/>
        </w:rPr>
        <w:t xml:space="preserve">10. </w:t>
      </w:r>
      <w:r>
        <w:rPr>
          <w:rStyle w:val="stijlmid"/>
          <w:b/>
        </w:rPr>
        <w:t>THE SECURITY OFFICER OF</w:t>
      </w:r>
      <w:r>
        <w:rPr>
          <w:rStyle w:val="stijlmid"/>
        </w:rPr>
        <w:tab/>
        <w:t>This item requires the name,</w:t>
      </w:r>
    </w:p>
    <w:p w14:paraId="18C7BC5D" w14:textId="77777777" w:rsidR="007F09AE" w:rsidRDefault="007F09AE" w:rsidP="007F09AE">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14:paraId="4191EE70" w14:textId="77777777" w:rsidR="007F09AE" w:rsidRDefault="007F09AE" w:rsidP="007F09AE">
      <w:pPr>
        <w:rPr>
          <w:rStyle w:val="stijlmid"/>
        </w:rPr>
      </w:pPr>
    </w:p>
    <w:p w14:paraId="16751070" w14:textId="77777777" w:rsidR="007F09AE" w:rsidRDefault="007F09AE" w:rsidP="007F09AE">
      <w:pPr>
        <w:rPr>
          <w:rStyle w:val="stijlmid"/>
        </w:rPr>
      </w:pPr>
      <w:r>
        <w:rPr>
          <w:rStyle w:val="stijlmid"/>
        </w:rPr>
        <w:t xml:space="preserve">11. </w:t>
      </w:r>
      <w:r>
        <w:rPr>
          <w:rStyle w:val="stijlmid"/>
          <w:b/>
        </w:rPr>
        <w:t>CERTIFICATION OF SECURITY</w:t>
      </w:r>
      <w:r>
        <w:rPr>
          <w:rStyle w:val="stijlmid"/>
        </w:rPr>
        <w:tab/>
      </w:r>
      <w:r>
        <w:rPr>
          <w:rStyle w:val="stijlmid"/>
          <w:u w:val="single"/>
        </w:rPr>
        <w:t>Do not fill in</w:t>
      </w:r>
      <w:r>
        <w:rPr>
          <w:rStyle w:val="stijlmid"/>
        </w:rPr>
        <w:t xml:space="preserve"> (to be completed</w:t>
      </w:r>
    </w:p>
    <w:p w14:paraId="240452AF" w14:textId="77777777" w:rsidR="007F09AE" w:rsidRDefault="007F09AE" w:rsidP="007F09AE">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14:paraId="54E4CDAD" w14:textId="77777777" w:rsidR="007F09AE" w:rsidRDefault="007F09AE" w:rsidP="007F09AE">
      <w:pPr>
        <w:rPr>
          <w:rStyle w:val="stijlmid"/>
        </w:rPr>
      </w:pPr>
      <w:r>
        <w:rPr>
          <w:rStyle w:val="stijlmid"/>
        </w:rPr>
        <w:lastRenderedPageBreak/>
        <w:tab/>
      </w:r>
    </w:p>
    <w:p w14:paraId="68B3585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14:paraId="4350CA1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t xml:space="preserve">    </w:t>
      </w:r>
    </w:p>
    <w:p w14:paraId="0D649418" w14:textId="77777777" w:rsidR="007F09AE" w:rsidRDefault="007F09AE" w:rsidP="007F09AE">
      <w:pPr>
        <w:ind w:left="4678" w:hanging="454"/>
        <w:rPr>
          <w:rStyle w:val="stijlmid"/>
        </w:rPr>
      </w:pPr>
      <w:r>
        <w:rPr>
          <w:rStyle w:val="stijlmid"/>
        </w:rPr>
        <w:t>a.</w:t>
      </w:r>
      <w:r>
        <w:rPr>
          <w:rStyle w:val="stijlmid"/>
        </w:rPr>
        <w:tab/>
        <w:t>Mention name, address and telephone number (can be pre</w:t>
      </w:r>
      <w:r>
        <w:rPr>
          <w:rStyle w:val="stijlmid"/>
        </w:rPr>
        <w:softHyphen/>
        <w:t>-printed).</w:t>
      </w:r>
    </w:p>
    <w:p w14:paraId="66920CBF" w14:textId="77777777" w:rsidR="007F09AE" w:rsidRDefault="007F09AE" w:rsidP="007F09AE">
      <w:pPr>
        <w:ind w:left="4678" w:hanging="454"/>
        <w:rPr>
          <w:rStyle w:val="stijlmid"/>
        </w:rPr>
      </w:pPr>
      <w:r>
        <w:rPr>
          <w:rStyle w:val="stijlmid"/>
        </w:rPr>
        <w:t>b.</w:t>
      </w:r>
      <w:r>
        <w:rPr>
          <w:rStyle w:val="stijlmid"/>
        </w:rPr>
        <w:tab/>
        <w:t>This item should be signed and eventually stamped, as applicable.</w:t>
      </w:r>
    </w:p>
    <w:p w14:paraId="0BFFE5CA" w14:textId="77777777" w:rsidR="007F09AE" w:rsidRDefault="007F09AE" w:rsidP="007F09AE">
      <w:pPr>
        <w:ind w:left="4678" w:hanging="454"/>
        <w:rPr>
          <w:rStyle w:val="stijlmid"/>
        </w:rPr>
      </w:pPr>
      <w:r>
        <w:rPr>
          <w:rStyle w:val="stijlmid"/>
        </w:rPr>
        <w:t>c.</w:t>
      </w:r>
      <w:r>
        <w:rPr>
          <w:rStyle w:val="stijlmid"/>
        </w:rPr>
        <w:tab/>
        <w:t>If the certifying authority corresponds with the requesting National Security Authority enter: "See item 12".</w:t>
      </w:r>
    </w:p>
    <w:p w14:paraId="731F2729" w14:textId="77777777" w:rsidR="007F09AE" w:rsidRDefault="007F09AE" w:rsidP="007F09AE">
      <w:pPr>
        <w:rPr>
          <w:rStyle w:val="stijlmid"/>
        </w:rPr>
      </w:pPr>
    </w:p>
    <w:p w14:paraId="0D2E3341" w14:textId="77777777" w:rsidR="007F09AE" w:rsidRDefault="007F09AE" w:rsidP="007F09AE">
      <w:pPr>
        <w:rPr>
          <w:rStyle w:val="stijlmid"/>
        </w:rPr>
      </w:pPr>
      <w:r>
        <w:rPr>
          <w:rStyle w:val="stijlmid"/>
        </w:rPr>
        <w:t xml:space="preserve">12. </w:t>
      </w:r>
      <w:r>
        <w:rPr>
          <w:rStyle w:val="stijlmid"/>
          <w:b/>
        </w:rPr>
        <w:t>REQUESTING NATIONAL</w:t>
      </w:r>
      <w:r>
        <w:rPr>
          <w:rStyle w:val="stijlmid"/>
        </w:rPr>
        <w:tab/>
      </w:r>
      <w:r>
        <w:rPr>
          <w:rStyle w:val="stijlmid"/>
        </w:rPr>
        <w:tab/>
      </w:r>
      <w:r>
        <w:rPr>
          <w:rStyle w:val="stijlmid"/>
          <w:u w:val="single"/>
        </w:rPr>
        <w:t>Do   not   fill  in</w:t>
      </w:r>
      <w:r>
        <w:rPr>
          <w:rStyle w:val="stijlmid"/>
        </w:rPr>
        <w:t>.</w:t>
      </w:r>
    </w:p>
    <w:p w14:paraId="4070F28B" w14:textId="77777777" w:rsidR="007F09AE" w:rsidRDefault="007F09AE" w:rsidP="007F09AE">
      <w:pPr>
        <w:rPr>
          <w:rStyle w:val="stijlmid"/>
        </w:rPr>
      </w:pPr>
      <w:r>
        <w:rPr>
          <w:rStyle w:val="stijlmid"/>
          <w:b/>
        </w:rPr>
        <w:t xml:space="preserve">    SECURITY AUTHORITY</w:t>
      </w:r>
      <w:r>
        <w:rPr>
          <w:rStyle w:val="stijlmid"/>
        </w:rPr>
        <w:tab/>
      </w:r>
      <w:r>
        <w:rPr>
          <w:rStyle w:val="stijlmid"/>
        </w:rPr>
        <w:tab/>
        <w:t>Note for the requesting NSA:</w:t>
      </w:r>
    </w:p>
    <w:p w14:paraId="4815A599" w14:textId="77777777" w:rsidR="007F09AE" w:rsidRDefault="007F09AE" w:rsidP="007F09AE">
      <w:pPr>
        <w:rPr>
          <w:rStyle w:val="stijlmid"/>
        </w:rPr>
      </w:pPr>
    </w:p>
    <w:p w14:paraId="017EB607" w14:textId="77777777" w:rsidR="007F09AE" w:rsidRDefault="007F09AE" w:rsidP="007F09AE">
      <w:pPr>
        <w:ind w:left="4678" w:hanging="454"/>
        <w:rPr>
          <w:rStyle w:val="stijlmid"/>
        </w:rPr>
      </w:pPr>
      <w:r>
        <w:rPr>
          <w:rStyle w:val="stijlmid"/>
        </w:rPr>
        <w:t>a.</w:t>
      </w:r>
      <w:r>
        <w:rPr>
          <w:rStyle w:val="stijlmid"/>
        </w:rPr>
        <w:tab/>
        <w:t>Mention name, address and telephone number (can be pre-printed).</w:t>
      </w:r>
    </w:p>
    <w:p w14:paraId="7519DD0B" w14:textId="77777777" w:rsidR="007F09AE" w:rsidRDefault="007F09AE" w:rsidP="007F09AE">
      <w:pPr>
        <w:pStyle w:val="Brdtekstinnrykk3"/>
        <w:numPr>
          <w:ilvl w:val="0"/>
          <w:numId w:val="4"/>
        </w:numPr>
        <w:ind w:left="4678"/>
        <w:rPr>
          <w:rStyle w:val="stijlmid"/>
        </w:rPr>
      </w:pPr>
      <w:r>
        <w:rPr>
          <w:rStyle w:val="stijlmid"/>
        </w:rPr>
        <w:t>Sign and eventually stamp this item.</w:t>
      </w:r>
    </w:p>
    <w:p w14:paraId="7C41D92B" w14:textId="77777777" w:rsidR="007F09AE" w:rsidRDefault="007F09AE" w:rsidP="007F09AE">
      <w:pPr>
        <w:pStyle w:val="Brdtekstinnrykk3"/>
        <w:ind w:left="4306" w:firstLine="0"/>
        <w:rPr>
          <w:rStyle w:val="stijlmid"/>
        </w:rPr>
      </w:pPr>
    </w:p>
    <w:p w14:paraId="05353AB0" w14:textId="77777777" w:rsidR="007F09AE" w:rsidRDefault="007F09AE" w:rsidP="007F09AE">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14:paraId="66193359" w14:textId="77777777" w:rsidR="007F09AE" w:rsidRDefault="007F09AE" w:rsidP="007F09AE">
      <w:pPr>
        <w:rPr>
          <w:rStyle w:val="stijlmid"/>
        </w:rPr>
      </w:pPr>
    </w:p>
    <w:p w14:paraId="6FD3CD1F" w14:textId="77777777" w:rsidR="007F09AE" w:rsidRDefault="007F09AE" w:rsidP="007F09AE">
      <w:pPr>
        <w:rPr>
          <w:rStyle w:val="stijlmid"/>
          <w:b/>
        </w:rPr>
      </w:pPr>
      <w:r>
        <w:rPr>
          <w:rStyle w:val="stijlmid"/>
        </w:rPr>
        <w:t xml:space="preserve">13. </w:t>
      </w:r>
      <w:r>
        <w:rPr>
          <w:rStyle w:val="stijlmid"/>
          <w:b/>
        </w:rPr>
        <w:t>REMARKS</w:t>
      </w:r>
    </w:p>
    <w:p w14:paraId="2B711EC4" w14:textId="77777777" w:rsidR="007F09AE" w:rsidRDefault="007F09AE" w:rsidP="007F09AE">
      <w:pPr>
        <w:rPr>
          <w:rStyle w:val="stijlmid"/>
        </w:rPr>
      </w:pPr>
    </w:p>
    <w:p w14:paraId="2DB60C76" w14:textId="77777777" w:rsidR="007F09AE" w:rsidRDefault="007F09AE" w:rsidP="007F09AE">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14:paraId="3C08DABE" w14:textId="77777777" w:rsidR="007F09AE" w:rsidRDefault="007F09AE" w:rsidP="007F09AE">
      <w:pPr>
        <w:ind w:left="454" w:hanging="454"/>
        <w:rPr>
          <w:rStyle w:val="stijlmid"/>
        </w:rPr>
      </w:pPr>
    </w:p>
    <w:p w14:paraId="3ABC76A0" w14:textId="77777777" w:rsidR="007F09AE" w:rsidRDefault="007F09AE" w:rsidP="007F09AE">
      <w:pPr>
        <w:ind w:left="454" w:hanging="454"/>
        <w:rPr>
          <w:rStyle w:val="stijlmid"/>
        </w:rPr>
      </w:pPr>
      <w:r>
        <w:rPr>
          <w:rStyle w:val="stijlmid"/>
        </w:rPr>
        <w:t>b.</w:t>
      </w:r>
      <w:r>
        <w:rPr>
          <w:rStyle w:val="stijlmid"/>
        </w:rPr>
        <w:tab/>
        <w:t>This space is also available for the receiving NSA for processing,  e.g., "no security objections", etc.</w:t>
      </w:r>
    </w:p>
    <w:p w14:paraId="6B1FBC87" w14:textId="77777777" w:rsidR="007F09AE" w:rsidRDefault="007F09AE" w:rsidP="007F09AE">
      <w:pPr>
        <w:ind w:left="454" w:hanging="454"/>
        <w:rPr>
          <w:rStyle w:val="stijlmid"/>
        </w:rPr>
      </w:pPr>
    </w:p>
    <w:p w14:paraId="3B90702B" w14:textId="77777777" w:rsidR="007F09AE" w:rsidRDefault="007F09AE" w:rsidP="007F09AE">
      <w:pPr>
        <w:ind w:left="454" w:hanging="454"/>
        <w:rPr>
          <w:rStyle w:val="stijlmid"/>
        </w:rPr>
      </w:pPr>
      <w:r>
        <w:rPr>
          <w:rStyle w:val="stijlmid"/>
        </w:rPr>
        <w:t>c.</w:t>
      </w:r>
      <w:r>
        <w:rPr>
          <w:rStyle w:val="stijlmid"/>
        </w:rPr>
        <w:tab/>
        <w:t>In case of an Emergency Visit the name, telephone and fax numbers of the knowledgeable person ( Doc. 7, section II, point 2a ) should be stated.</w:t>
      </w:r>
    </w:p>
    <w:p w14:paraId="2F2BF578" w14:textId="77777777" w:rsidR="007F09AE" w:rsidRDefault="007F09AE" w:rsidP="007F09AE">
      <w:pPr>
        <w:ind w:left="454" w:hanging="454"/>
        <w:rPr>
          <w:rStyle w:val="stijlmid"/>
        </w:rPr>
      </w:pPr>
    </w:p>
    <w:p w14:paraId="4474B9E3" w14:textId="77777777" w:rsidR="007F09AE" w:rsidRDefault="007F09AE" w:rsidP="007F09AE">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14:paraId="436C1C89" w14:textId="352A2091" w:rsidR="005228A7" w:rsidRPr="00C537FF" w:rsidRDefault="005228A7">
      <w:pPr>
        <w:pStyle w:val="Brdtekst"/>
        <w:rPr>
          <w:lang w:val="en-US"/>
        </w:rPr>
      </w:pPr>
    </w:p>
    <w:sectPr w:rsidR="005228A7" w:rsidRPr="00C537FF">
      <w:headerReference w:type="even" r:id="rId10"/>
      <w:headerReference w:type="default" r:id="rId11"/>
      <w:footerReference w:type="even" r:id="rId12"/>
      <w:footerReference w:type="default" r:id="rId13"/>
      <w:headerReference w:type="first" r:id="rId14"/>
      <w:footerReference w:type="first" r:id="rId15"/>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581DD" w14:textId="77777777" w:rsidR="00A34AE1" w:rsidRDefault="00A34AE1">
      <w:r>
        <w:separator/>
      </w:r>
    </w:p>
  </w:endnote>
  <w:endnote w:type="continuationSeparator" w:id="0">
    <w:p w14:paraId="1D9A7ABC" w14:textId="77777777" w:rsidR="00A34AE1" w:rsidRDefault="00A34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ORSVARET-Medium">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31ECA" w14:paraId="436C1CB6" w14:textId="77777777">
      <w:tc>
        <w:tcPr>
          <w:tcW w:w="9427" w:type="dxa"/>
          <w:gridSpan w:val="2"/>
          <w:tcBorders>
            <w:top w:val="single" w:sz="4" w:space="0" w:color="000000"/>
          </w:tcBorders>
        </w:tcPr>
        <w:p w14:paraId="436C1CB5" w14:textId="77777777" w:rsidR="00A31ECA" w:rsidRDefault="00A31ECA">
          <w:pPr>
            <w:spacing w:before="120"/>
            <w:jc w:val="right"/>
            <w:rPr>
              <w:i/>
              <w:noProof/>
              <w:sz w:val="18"/>
              <w:lang w:val="nb-NO"/>
            </w:rPr>
          </w:pPr>
          <w:bookmarkStart w:id="0" w:name="BunntekstTittel"/>
          <w:r>
            <w:rPr>
              <w:i/>
              <w:noProof/>
              <w:sz w:val="18"/>
              <w:lang w:val="nb-NO"/>
            </w:rPr>
            <w:t xml:space="preserve">           </w:t>
          </w:r>
          <w:bookmarkEnd w:id="0"/>
        </w:p>
      </w:tc>
    </w:tr>
    <w:tr w:rsidR="00A31ECA" w14:paraId="436C1CB9" w14:textId="77777777">
      <w:tc>
        <w:tcPr>
          <w:tcW w:w="4891" w:type="dxa"/>
        </w:tcPr>
        <w:p w14:paraId="436C1CB7"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4536" w:type="dxa"/>
        </w:tcPr>
        <w:p w14:paraId="436C1CB8" w14:textId="77777777" w:rsidR="00A31ECA" w:rsidRDefault="00A31ECA">
          <w:pPr>
            <w:pStyle w:val="Topptekst"/>
            <w:rPr>
              <w:noProof/>
              <w:lang w:val="nb-NO"/>
            </w:rPr>
          </w:pPr>
        </w:p>
      </w:tc>
    </w:tr>
  </w:tbl>
  <w:p w14:paraId="436C1CBA" w14:textId="77777777" w:rsidR="00A31ECA" w:rsidRDefault="00A31ECA">
    <w:pPr>
      <w:pStyle w:val="Bunntekst"/>
      <w:rPr>
        <w:sz w:val="4"/>
        <w:lang w:val="nb-NO"/>
      </w:rPr>
    </w:pPr>
  </w:p>
  <w:p w14:paraId="436C1CBB" w14:textId="77777777" w:rsidR="00A31ECA" w:rsidRDefault="00A31ECA">
    <w:pPr>
      <w:pStyle w:val="Bunntekst"/>
      <w:rPr>
        <w:sz w:val="4"/>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BD" w14:textId="77777777">
      <w:trPr>
        <w:jc w:val="right"/>
      </w:trPr>
      <w:tc>
        <w:tcPr>
          <w:tcW w:w="9426" w:type="dxa"/>
          <w:gridSpan w:val="2"/>
          <w:tcBorders>
            <w:top w:val="single" w:sz="4" w:space="0" w:color="000000"/>
          </w:tcBorders>
        </w:tcPr>
        <w:p w14:paraId="436C1CBC" w14:textId="084F36C7" w:rsidR="00A31ECA" w:rsidRPr="000103E0" w:rsidRDefault="005D6F1A" w:rsidP="00CE03A6">
          <w:pPr>
            <w:pStyle w:val="Bunntekst"/>
            <w:jc w:val="right"/>
          </w:pPr>
          <w:sdt>
            <w:sdtPr>
              <w:id w:val="885520696"/>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2</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C0" w14:textId="77777777">
      <w:trPr>
        <w:jc w:val="right"/>
      </w:trPr>
      <w:tc>
        <w:tcPr>
          <w:tcW w:w="4536" w:type="dxa"/>
        </w:tcPr>
        <w:p w14:paraId="436C1CBE" w14:textId="77777777" w:rsidR="00A31ECA" w:rsidRDefault="00A31ECA">
          <w:pPr>
            <w:pStyle w:val="Topptekstoddetall"/>
            <w:rPr>
              <w:noProof/>
            </w:rPr>
          </w:pPr>
        </w:p>
      </w:tc>
      <w:tc>
        <w:tcPr>
          <w:tcW w:w="4890" w:type="dxa"/>
        </w:tcPr>
        <w:p w14:paraId="436C1CBF" w14:textId="77777777" w:rsidR="00A31ECA" w:rsidRDefault="00A31ECA">
          <w:pPr>
            <w:pStyle w:val="Topptekstoddetall"/>
            <w:rPr>
              <w:noProof/>
            </w:rPr>
          </w:pPr>
        </w:p>
      </w:tc>
    </w:tr>
  </w:tbl>
  <w:p w14:paraId="436C1CC1" w14:textId="77777777" w:rsidR="00A31ECA" w:rsidRDefault="00A31ECA">
    <w:pPr>
      <w:rPr>
        <w:noProof/>
        <w:sz w:val="4"/>
      </w:rPr>
    </w:pPr>
  </w:p>
  <w:p w14:paraId="436C1CC2" w14:textId="77777777" w:rsidR="00A31ECA" w:rsidRDefault="00A31ECA">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D5" w14:textId="77777777">
      <w:trPr>
        <w:jc w:val="right"/>
      </w:trPr>
      <w:tc>
        <w:tcPr>
          <w:tcW w:w="9426" w:type="dxa"/>
          <w:gridSpan w:val="2"/>
          <w:tcBorders>
            <w:top w:val="single" w:sz="4" w:space="0" w:color="000000"/>
          </w:tcBorders>
        </w:tcPr>
        <w:p w14:paraId="436C1CD4" w14:textId="027B4413" w:rsidR="00A31ECA" w:rsidRPr="000103E0" w:rsidRDefault="005D6F1A" w:rsidP="00CE03A6">
          <w:pPr>
            <w:pStyle w:val="Bunntekst"/>
            <w:jc w:val="right"/>
          </w:pPr>
          <w:sdt>
            <w:sdtPr>
              <w:id w:val="860082579"/>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1</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D8" w14:textId="77777777">
      <w:trPr>
        <w:jc w:val="right"/>
      </w:trPr>
      <w:tc>
        <w:tcPr>
          <w:tcW w:w="4536" w:type="dxa"/>
        </w:tcPr>
        <w:p w14:paraId="436C1CD6" w14:textId="77777777" w:rsidR="00A31ECA" w:rsidRDefault="00A31ECA">
          <w:pPr>
            <w:pStyle w:val="Topptekstoddetall"/>
            <w:rPr>
              <w:noProof/>
            </w:rPr>
          </w:pPr>
        </w:p>
      </w:tc>
      <w:tc>
        <w:tcPr>
          <w:tcW w:w="4890" w:type="dxa"/>
        </w:tcPr>
        <w:p w14:paraId="436C1CD7" w14:textId="77777777" w:rsidR="00A31ECA" w:rsidRDefault="00A31ECA">
          <w:pPr>
            <w:pStyle w:val="Topptekstoddetall"/>
            <w:rPr>
              <w:noProof/>
            </w:rPr>
          </w:pPr>
        </w:p>
      </w:tc>
    </w:tr>
  </w:tbl>
  <w:p w14:paraId="436C1CD9" w14:textId="77777777" w:rsidR="00A31ECA" w:rsidRDefault="00A31ECA">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BDD47" w14:textId="77777777" w:rsidR="00A34AE1" w:rsidRDefault="00A34AE1">
      <w:r>
        <w:separator/>
      </w:r>
    </w:p>
  </w:footnote>
  <w:footnote w:type="continuationSeparator" w:id="0">
    <w:p w14:paraId="6BF2C250" w14:textId="77777777" w:rsidR="00A34AE1" w:rsidRDefault="00A34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31ECA" w14:paraId="436C1CAF" w14:textId="77777777">
      <w:tc>
        <w:tcPr>
          <w:tcW w:w="3969" w:type="dxa"/>
          <w:gridSpan w:val="2"/>
        </w:tcPr>
        <w:p w14:paraId="436C1CAC"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3187" w:type="dxa"/>
        </w:tcPr>
        <w:p w14:paraId="436C1CAD" w14:textId="77777777" w:rsidR="00A31ECA" w:rsidRDefault="00A31ECA">
          <w:pPr>
            <w:pStyle w:val="Topptekst"/>
            <w:rPr>
              <w:noProof/>
              <w:lang w:val="nb-NO"/>
            </w:rPr>
          </w:pPr>
        </w:p>
      </w:tc>
      <w:tc>
        <w:tcPr>
          <w:tcW w:w="2268" w:type="dxa"/>
        </w:tcPr>
        <w:p w14:paraId="436C1CAE" w14:textId="77777777" w:rsidR="00A31ECA" w:rsidRDefault="00A31ECA">
          <w:pPr>
            <w:pStyle w:val="Topptekst"/>
            <w:rPr>
              <w:noProof/>
              <w:lang w:val="nb-NO"/>
            </w:rPr>
          </w:pPr>
        </w:p>
      </w:tc>
    </w:tr>
    <w:tr w:rsidR="00A31ECA" w14:paraId="436C1CB2" w14:textId="77777777">
      <w:tc>
        <w:tcPr>
          <w:tcW w:w="1418" w:type="dxa"/>
          <w:tcBorders>
            <w:bottom w:val="single" w:sz="4" w:space="0" w:color="000000"/>
          </w:tcBorders>
        </w:tcPr>
        <w:p w14:paraId="436C1CB0" w14:textId="77777777" w:rsidR="00A31ECA" w:rsidRDefault="00A31ECA">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F97595">
            <w:rPr>
              <w:rStyle w:val="Sidetall"/>
              <w:noProof/>
            </w:rPr>
            <w:t>1</w:t>
          </w:r>
          <w:r>
            <w:rPr>
              <w:rStyle w:val="Sidetall"/>
              <w:noProof/>
            </w:rPr>
            <w:fldChar w:fldCharType="end"/>
          </w:r>
        </w:p>
      </w:tc>
      <w:tc>
        <w:tcPr>
          <w:tcW w:w="8006" w:type="dxa"/>
          <w:gridSpan w:val="3"/>
          <w:tcBorders>
            <w:bottom w:val="single" w:sz="4" w:space="0" w:color="000000"/>
          </w:tcBorders>
        </w:tcPr>
        <w:p w14:paraId="436C1CB1" w14:textId="77777777" w:rsidR="00A31ECA" w:rsidRDefault="00A31ECA">
          <w:pPr>
            <w:spacing w:before="120" w:after="180"/>
            <w:rPr>
              <w:rStyle w:val="Sidetall"/>
              <w:noProof/>
            </w:rPr>
          </w:pPr>
        </w:p>
      </w:tc>
    </w:tr>
  </w:tbl>
  <w:p w14:paraId="436C1CB3" w14:textId="77777777" w:rsidR="00A31ECA" w:rsidRDefault="00A31ECA">
    <w:pPr>
      <w:pStyle w:val="Topptekst"/>
      <w:rPr>
        <w:noProof/>
        <w:sz w:val="4"/>
      </w:rPr>
    </w:pPr>
  </w:p>
  <w:p w14:paraId="436C1CB4" w14:textId="77777777" w:rsidR="00A31ECA" w:rsidRDefault="00A31ECA">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D2FCE" w14:textId="71711582" w:rsidR="00FD375D" w:rsidRDefault="005D6F1A" w:rsidP="00FD375D">
    <w:pPr>
      <w:pStyle w:val="Topptekst"/>
      <w:rPr>
        <w:rFonts w:ascii="FORSVARET-Medium" w:hAnsi="FORSVARET-Medium"/>
      </w:rPr>
    </w:pPr>
    <w:r>
      <w:rPr>
        <w:rFonts w:ascii="FORSVARET-Medium" w:hAnsi="FORSVARET-Medium"/>
      </w:rPr>
      <w:t>2024038728</w:t>
    </w:r>
    <w:r w:rsidR="00FD375D">
      <w:rPr>
        <w:rFonts w:ascii="FORSVARET-Medium" w:hAnsi="FORSVARET-Medium"/>
      </w:rPr>
      <w:t xml:space="preserve"> Framework agreement regarding explosives and igniters</w:t>
    </w:r>
  </w:p>
  <w:p w14:paraId="528FA1B7" w14:textId="77777777" w:rsidR="00FD375D" w:rsidRDefault="00FD375D" w:rsidP="00FD375D">
    <w:pPr>
      <w:pStyle w:val="Brdtekst"/>
      <w:rPr>
        <w:b/>
        <w:sz w:val="40"/>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4985F740" w14:textId="77777777" w:rsidR="00637611" w:rsidRPr="00FD375D" w:rsidRDefault="0063761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19" w:type="pct"/>
      <w:tblCellMar>
        <w:left w:w="0" w:type="dxa"/>
        <w:right w:w="0" w:type="dxa"/>
      </w:tblCellMar>
      <w:tblLook w:val="04A0" w:firstRow="1" w:lastRow="0" w:firstColumn="1" w:lastColumn="0" w:noHBand="0" w:noVBand="1"/>
    </w:tblPr>
    <w:tblGrid>
      <w:gridCol w:w="956"/>
      <w:gridCol w:w="171"/>
      <w:gridCol w:w="8076"/>
    </w:tblGrid>
    <w:tr w:rsidR="002E535E" w:rsidRPr="00FE4DAD" w14:paraId="436C1CC6" w14:textId="77777777" w:rsidTr="002E535E">
      <w:trPr>
        <w:trHeight w:val="240"/>
      </w:trPr>
      <w:tc>
        <w:tcPr>
          <w:tcW w:w="956" w:type="dxa"/>
        </w:tcPr>
        <w:p w14:paraId="436C1CC3" w14:textId="3F309DB6" w:rsidR="002E535E" w:rsidRPr="00FE4DAD" w:rsidRDefault="002E535E" w:rsidP="00F51DDF">
          <w:pPr>
            <w:spacing w:line="228" w:lineRule="auto"/>
            <w:ind w:left="-6"/>
          </w:pPr>
        </w:p>
      </w:tc>
      <w:tc>
        <w:tcPr>
          <w:tcW w:w="171" w:type="dxa"/>
        </w:tcPr>
        <w:p w14:paraId="436C1CC4" w14:textId="77777777" w:rsidR="002E535E" w:rsidRPr="00FE4DAD" w:rsidRDefault="002E535E" w:rsidP="00F51DDF"/>
      </w:tc>
      <w:tc>
        <w:tcPr>
          <w:tcW w:w="8076" w:type="dxa"/>
        </w:tcPr>
        <w:p w14:paraId="436C1CC5" w14:textId="77777777" w:rsidR="002E535E" w:rsidRPr="00FE4DAD" w:rsidRDefault="002E535E" w:rsidP="00F51DDF">
          <w:pPr>
            <w:pStyle w:val="Avdelingstittel"/>
            <w:rPr>
              <w:lang w:val="en-US"/>
            </w:rPr>
          </w:pPr>
        </w:p>
      </w:tc>
    </w:tr>
  </w:tbl>
  <w:p w14:paraId="436C1CD3" w14:textId="77777777" w:rsidR="00A31ECA" w:rsidRPr="001C4B6D" w:rsidRDefault="00A31ECA" w:rsidP="002E535E">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DDEC8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709" w:firstLine="0"/>
      </w:pPr>
      <w:rPr>
        <w:rFonts w:ascii="Wingdings" w:hAnsi="Wingdings" w:hint="default"/>
        <w:b w:val="0"/>
        <w:i w:val="0"/>
        <w:sz w:val="44"/>
      </w:rPr>
    </w:lvl>
    <w:lvl w:ilvl="8">
      <w:start w:val="1"/>
      <w:numFmt w:val="none"/>
      <w:pStyle w:val="Overskrift9"/>
      <w:suff w:val="space"/>
      <w:lvlText w:val=""/>
      <w:lvlJc w:val="left"/>
      <w:pPr>
        <w:ind w:left="709" w:firstLine="0"/>
      </w:pPr>
      <w:rPr>
        <w:rFonts w:ascii="Wingdings" w:hAnsi="Wingdings" w:hint="default"/>
        <w:b w:val="0"/>
        <w:i w:val="0"/>
        <w:sz w:val="48"/>
      </w:rPr>
    </w:lvl>
  </w:abstractNum>
  <w:abstractNum w:abstractNumId="1"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2" w15:restartNumberingAfterBreak="0">
    <w:nsid w:val="5D2E7862"/>
    <w:multiLevelType w:val="singleLevel"/>
    <w:tmpl w:val="4A506260"/>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efinererOmBrukt" w:val="Brukt"/>
    <w:docVar w:name="MalVersjon" w:val="5"/>
    <w:docVar w:name="ValgtSpråk" w:val="ENGELSK"/>
    <w:docVar w:name="ValgtStilgalleri" w:val="1-skriv"/>
  </w:docVars>
  <w:rsids>
    <w:rsidRoot w:val="00E00979"/>
    <w:rsid w:val="0000457F"/>
    <w:rsid w:val="000103E0"/>
    <w:rsid w:val="0006037F"/>
    <w:rsid w:val="00070061"/>
    <w:rsid w:val="000919CF"/>
    <w:rsid w:val="000E36F4"/>
    <w:rsid w:val="00111E43"/>
    <w:rsid w:val="00120A03"/>
    <w:rsid w:val="00147ED6"/>
    <w:rsid w:val="001B11EB"/>
    <w:rsid w:val="001C35F3"/>
    <w:rsid w:val="001C4B6D"/>
    <w:rsid w:val="0020688C"/>
    <w:rsid w:val="0021604A"/>
    <w:rsid w:val="002455F4"/>
    <w:rsid w:val="00284002"/>
    <w:rsid w:val="002B6E4F"/>
    <w:rsid w:val="002D3C06"/>
    <w:rsid w:val="002E535E"/>
    <w:rsid w:val="002F3B6A"/>
    <w:rsid w:val="003028C6"/>
    <w:rsid w:val="00370340"/>
    <w:rsid w:val="00380FC0"/>
    <w:rsid w:val="00475694"/>
    <w:rsid w:val="004829BE"/>
    <w:rsid w:val="004B65EB"/>
    <w:rsid w:val="004D5497"/>
    <w:rsid w:val="004D7052"/>
    <w:rsid w:val="005226E7"/>
    <w:rsid w:val="005228A7"/>
    <w:rsid w:val="00573B5D"/>
    <w:rsid w:val="005D68E6"/>
    <w:rsid w:val="005D6F1A"/>
    <w:rsid w:val="005E4055"/>
    <w:rsid w:val="00631B3A"/>
    <w:rsid w:val="00637611"/>
    <w:rsid w:val="006C5483"/>
    <w:rsid w:val="006F6E64"/>
    <w:rsid w:val="00711321"/>
    <w:rsid w:val="00725097"/>
    <w:rsid w:val="007427C3"/>
    <w:rsid w:val="0074667C"/>
    <w:rsid w:val="0077110E"/>
    <w:rsid w:val="007719E2"/>
    <w:rsid w:val="00797EC0"/>
    <w:rsid w:val="007A2F44"/>
    <w:rsid w:val="007D0825"/>
    <w:rsid w:val="007D38FA"/>
    <w:rsid w:val="007F09AE"/>
    <w:rsid w:val="008044EE"/>
    <w:rsid w:val="008A519F"/>
    <w:rsid w:val="008C2F20"/>
    <w:rsid w:val="008F518D"/>
    <w:rsid w:val="00915052"/>
    <w:rsid w:val="00946D65"/>
    <w:rsid w:val="009D563E"/>
    <w:rsid w:val="00A12379"/>
    <w:rsid w:val="00A27DF9"/>
    <w:rsid w:val="00A31ECA"/>
    <w:rsid w:val="00A34741"/>
    <w:rsid w:val="00A34AE1"/>
    <w:rsid w:val="00A61D80"/>
    <w:rsid w:val="00A62A04"/>
    <w:rsid w:val="00A84D20"/>
    <w:rsid w:val="00A930AA"/>
    <w:rsid w:val="00AC5864"/>
    <w:rsid w:val="00AC6EB4"/>
    <w:rsid w:val="00AD318A"/>
    <w:rsid w:val="00B2373C"/>
    <w:rsid w:val="00B40897"/>
    <w:rsid w:val="00BE59F4"/>
    <w:rsid w:val="00C157D2"/>
    <w:rsid w:val="00C3193D"/>
    <w:rsid w:val="00C47110"/>
    <w:rsid w:val="00C537FF"/>
    <w:rsid w:val="00CA7DE1"/>
    <w:rsid w:val="00CE03A6"/>
    <w:rsid w:val="00CF6C50"/>
    <w:rsid w:val="00D07C15"/>
    <w:rsid w:val="00D76DC5"/>
    <w:rsid w:val="00E00979"/>
    <w:rsid w:val="00E26F62"/>
    <w:rsid w:val="00EB7CDD"/>
    <w:rsid w:val="00F15274"/>
    <w:rsid w:val="00F372BF"/>
    <w:rsid w:val="00F51DDF"/>
    <w:rsid w:val="00F72A31"/>
    <w:rsid w:val="00F97595"/>
    <w:rsid w:val="00FB3870"/>
    <w:rsid w:val="00FD375D"/>
    <w:rsid w:val="00FF0E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C1AD4"/>
  <w15:docId w15:val="{4C8EB2BA-C931-419F-BA3F-80617222B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GB"/>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uiPriority w:val="99"/>
    <w:rPr>
      <w:rFonts w:ascii="Arial" w:hAnsi="Arial"/>
      <w:b/>
      <w:sz w:val="22"/>
    </w:rPr>
  </w:style>
  <w:style w:type="paragraph" w:styleId="Bunntekst">
    <w:name w:val="footer"/>
    <w:basedOn w:val="Normal"/>
    <w:link w:val="BunntekstTegn"/>
    <w:uiPriority w:val="99"/>
    <w:rPr>
      <w:rFonts w:ascii="Arial" w:hAnsi="Arial"/>
      <w:b/>
      <w:noProof/>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styleId="Figurliste">
    <w:name w:val="table of figures"/>
    <w:basedOn w:val="Normal"/>
    <w:next w:val="Normal"/>
    <w:semiHidden/>
    <w:pPr>
      <w:tabs>
        <w:tab w:val="right" w:leader="dot" w:pos="8504"/>
      </w:tabs>
      <w:ind w:left="480" w:hanging="480"/>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rPr>
  </w:style>
  <w:style w:type="paragraph" w:styleId="INNH5">
    <w:name w:val="toc 5"/>
    <w:basedOn w:val="Normal"/>
    <w:next w:val="Normal"/>
    <w:semiHidden/>
    <w:pPr>
      <w:tabs>
        <w:tab w:val="right" w:leader="dot" w:pos="9072"/>
      </w:tabs>
      <w:ind w:left="851" w:right="1134"/>
    </w:pPr>
    <w:rPr>
      <w:rFonts w:ascii="Arial" w:hAnsi="Arial"/>
      <w:sz w:val="18"/>
      <w:lang w:val="nb-NO"/>
    </w:rPr>
  </w:style>
  <w:style w:type="paragraph" w:styleId="Punk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2"/>
      </w:numPr>
      <w:tabs>
        <w:tab w:val="clear" w:pos="360"/>
      </w:tabs>
      <w:spacing w:before="20" w:after="40"/>
      <w:ind w:left="567" w:hanging="284"/>
    </w:pPr>
    <w:rPr>
      <w:lang w:val="nb-NO"/>
    </w:rPr>
  </w:style>
  <w:style w:type="paragraph" w:styleId="Sitat">
    <w:name w:val="Quote"/>
    <w:basedOn w:val="Normal"/>
    <w:qFormat/>
    <w:pPr>
      <w:spacing w:before="120" w:after="120"/>
      <w:ind w:left="709" w:right="851"/>
      <w:jc w:val="both"/>
    </w:pPr>
    <w:rPr>
      <w:i/>
      <w:spacing w:val="-2"/>
      <w:lang w:val="nb-NO"/>
    </w:rPr>
  </w:style>
  <w:style w:type="paragraph" w:styleId="INNH1">
    <w:name w:val="toc 1"/>
    <w:basedOn w:val="Normal"/>
    <w:next w:val="Normal"/>
    <w:semiHidden/>
    <w:pPr>
      <w:tabs>
        <w:tab w:val="right" w:leader="dot" w:pos="9072"/>
      </w:tabs>
      <w:spacing w:before="40" w:after="60"/>
      <w:ind w:right="1134"/>
    </w:pPr>
    <w:rPr>
      <w:rFonts w:ascii="Arial" w:hAnsi="Arial"/>
      <w:b/>
      <w:sz w:val="20"/>
      <w:lang w:val="nb-NO"/>
    </w:rPr>
  </w:style>
  <w:style w:type="paragraph" w:styleId="INNH2">
    <w:name w:val="toc 2"/>
    <w:basedOn w:val="Normal"/>
    <w:next w:val="Normal"/>
    <w:semiHidden/>
    <w:pPr>
      <w:tabs>
        <w:tab w:val="right" w:leader="dot" w:pos="9072"/>
      </w:tabs>
      <w:spacing w:before="40"/>
      <w:ind w:left="284" w:right="1134"/>
    </w:pPr>
    <w:rPr>
      <w:rFonts w:ascii="Arial" w:hAnsi="Arial"/>
      <w:smallCaps/>
      <w:sz w:val="20"/>
      <w:lang w:val="nb-NO"/>
    </w:rPr>
  </w:style>
  <w:style w:type="paragraph" w:styleId="INNH3">
    <w:name w:val="toc 3"/>
    <w:basedOn w:val="Normal"/>
    <w:next w:val="Normal"/>
    <w:semiHidden/>
    <w:pPr>
      <w:tabs>
        <w:tab w:val="right" w:leader="dot" w:pos="9072"/>
      </w:tabs>
      <w:ind w:left="624" w:right="1134"/>
    </w:pPr>
    <w:rPr>
      <w:rFonts w:ascii="Arial" w:hAnsi="Arial"/>
      <w:sz w:val="20"/>
      <w:lang w:val="nb-NO"/>
    </w:rPr>
  </w:style>
  <w:style w:type="paragraph" w:styleId="INNH4">
    <w:name w:val="toc 4"/>
    <w:basedOn w:val="Normal"/>
    <w:next w:val="Normal"/>
    <w:semiHidden/>
    <w:pPr>
      <w:tabs>
        <w:tab w:val="right" w:leader="dot" w:pos="9072"/>
      </w:tabs>
      <w:ind w:left="851" w:right="1134"/>
    </w:pPr>
    <w:rPr>
      <w:rFonts w:ascii="Arial" w:hAnsi="Arial"/>
      <w:sz w:val="18"/>
      <w:lang w:val="nb-NO"/>
    </w:rPr>
  </w:style>
  <w:style w:type="paragraph" w:styleId="INNH6">
    <w:name w:val="toc 6"/>
    <w:basedOn w:val="Normal"/>
    <w:next w:val="Normal"/>
    <w:semiHidden/>
    <w:pPr>
      <w:tabs>
        <w:tab w:val="right" w:leader="dot" w:pos="9072"/>
      </w:tabs>
      <w:ind w:left="851" w:right="1134"/>
    </w:pPr>
    <w:rPr>
      <w:rFonts w:ascii="Arial" w:hAnsi="Arial"/>
      <w:sz w:val="18"/>
      <w:lang w:val="nb-NO"/>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Brdtekstpflgende">
    <w:name w:val="Brødtekst påfølgende"/>
    <w:basedOn w:val="Brdtekst"/>
    <w:rPr>
      <w:lang w:val="nb-NO"/>
    </w:rPr>
  </w:style>
  <w:style w:type="character" w:customStyle="1" w:styleId="stijlmid">
    <w:name w:val="stijlmid"/>
    <w:rPr>
      <w:rFonts w:ascii="CG Times" w:hAnsi="CG Times"/>
      <w:noProof w:val="0"/>
      <w:sz w:val="24"/>
      <w:lang w:val="en-US"/>
    </w:rPr>
  </w:style>
  <w:style w:type="paragraph" w:styleId="Brdtekstinnrykk3">
    <w:name w:val="Body Text Indent 3"/>
    <w:basedOn w:val="Normal"/>
    <w:pPr>
      <w:ind w:left="4310" w:hanging="454"/>
    </w:pPr>
    <w:rPr>
      <w:lang w:val="es-ES_tradnl"/>
    </w:rPr>
  </w:style>
  <w:style w:type="character" w:customStyle="1" w:styleId="TopptekstTegn">
    <w:name w:val="Topptekst Tegn"/>
    <w:link w:val="Topptekst"/>
    <w:uiPriority w:val="99"/>
    <w:rsid w:val="002E535E"/>
    <w:rPr>
      <w:rFonts w:ascii="Arial" w:hAnsi="Arial"/>
      <w:b/>
      <w:sz w:val="22"/>
      <w:lang w:val="en-GB"/>
    </w:rPr>
  </w:style>
  <w:style w:type="paragraph" w:customStyle="1" w:styleId="Avdelingstittel">
    <w:name w:val="Avdelingstittel"/>
    <w:basedOn w:val="Normal"/>
    <w:qFormat/>
    <w:rsid w:val="002E535E"/>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rsid w:val="008A519F"/>
    <w:rPr>
      <w:rFonts w:ascii="Tahoma" w:hAnsi="Tahoma" w:cs="Tahoma"/>
      <w:sz w:val="16"/>
      <w:szCs w:val="16"/>
    </w:rPr>
  </w:style>
  <w:style w:type="character" w:customStyle="1" w:styleId="BobletekstTegn">
    <w:name w:val="Bobletekst Tegn"/>
    <w:link w:val="Bobletekst"/>
    <w:rsid w:val="008A519F"/>
    <w:rPr>
      <w:rFonts w:ascii="Tahoma" w:hAnsi="Tahoma" w:cs="Tahoma"/>
      <w:sz w:val="16"/>
      <w:szCs w:val="16"/>
      <w:lang w:val="en-GB"/>
    </w:rPr>
  </w:style>
  <w:style w:type="character" w:customStyle="1" w:styleId="BunntekstTegn">
    <w:name w:val="Bunntekst Tegn"/>
    <w:basedOn w:val="Standardskriftforavsnitt"/>
    <w:link w:val="Bunntekst"/>
    <w:uiPriority w:val="99"/>
    <w:rsid w:val="000103E0"/>
    <w:rPr>
      <w:rFonts w:ascii="Arial" w:hAnsi="Arial"/>
      <w:b/>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9357">
      <w:bodyDiv w:val="1"/>
      <w:marLeft w:val="0"/>
      <w:marRight w:val="0"/>
      <w:marTop w:val="0"/>
      <w:marBottom w:val="0"/>
      <w:divBdr>
        <w:top w:val="none" w:sz="0" w:space="0" w:color="auto"/>
        <w:left w:val="none" w:sz="0" w:space="0" w:color="auto"/>
        <w:bottom w:val="none" w:sz="0" w:space="0" w:color="auto"/>
        <w:right w:val="none" w:sz="0" w:space="0" w:color="auto"/>
      </w:divBdr>
    </w:div>
    <w:div w:id="1297637107">
      <w:bodyDiv w:val="1"/>
      <w:marLeft w:val="0"/>
      <w:marRight w:val="0"/>
      <w:marTop w:val="0"/>
      <w:marBottom w:val="0"/>
      <w:divBdr>
        <w:top w:val="none" w:sz="0" w:space="0" w:color="auto"/>
        <w:left w:val="none" w:sz="0" w:space="0" w:color="auto"/>
        <w:bottom w:val="none" w:sz="0" w:space="0" w:color="auto"/>
        <w:right w:val="none" w:sz="0" w:space="0" w:color="auto"/>
      </w:divBdr>
    </w:div>
    <w:div w:id="1539317160">
      <w:bodyDiv w:val="1"/>
      <w:marLeft w:val="0"/>
      <w:marRight w:val="0"/>
      <w:marTop w:val="0"/>
      <w:marBottom w:val="0"/>
      <w:divBdr>
        <w:top w:val="none" w:sz="0" w:space="0" w:color="auto"/>
        <w:left w:val="none" w:sz="0" w:space="0" w:color="auto"/>
        <w:bottom w:val="none" w:sz="0" w:space="0" w:color="auto"/>
        <w:right w:val="none" w:sz="0" w:space="0" w:color="auto"/>
      </w:divBdr>
    </w:div>
    <w:div w:id="168042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V:\maler\standard%20maler\Engelske%20maler\Blankt%20ark%20St&#229;ende%20A4%20(engel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1.01</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697</Gjelder_x0020_for>
    <Dokumentkode xmlns="71a8a547-54f0-447a-bd41-f8862ce07847">FLO-DAA-MAL-126</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 - Bilag</Malverkgruppe>
    <Dokumenter_x0020_i_x0020_endring xmlns="f4795027-239c-422c-a244-6b4eb70f7cc9">false</Dokumenter_x0020_i_x0020_endring>
  </documentManagement>
</p:properties>
</file>

<file path=customXml/itemProps1.xml><?xml version="1.0" encoding="utf-8"?>
<ds:datastoreItem xmlns:ds="http://schemas.openxmlformats.org/officeDocument/2006/customXml" ds:itemID="{9A99BE29-B53D-4F01-94AF-0CDC531B8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8A080-57CC-4CE1-92C8-6537BFA8C189}">
  <ds:schemaRefs>
    <ds:schemaRef ds:uri="http://schemas.microsoft.com/sharepoint/v3/contenttype/forms"/>
  </ds:schemaRefs>
</ds:datastoreItem>
</file>

<file path=customXml/itemProps3.xml><?xml version="1.0" encoding="utf-8"?>
<ds:datastoreItem xmlns:ds="http://schemas.openxmlformats.org/officeDocument/2006/customXml" ds:itemID="{B565BFED-8E6F-4D61-9435-3A9EB97BCD2C}">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Blankt ark Stående A4 (engelsk)</Template>
  <TotalTime>1</TotalTime>
  <Pages>6</Pages>
  <Words>1098</Words>
  <Characters>6354</Characters>
  <Application>Microsoft Office Word</Application>
  <DocSecurity>0</DocSecurity>
  <Lines>52</Lines>
  <Paragraphs>14</Paragraphs>
  <ScaleCrop>false</ScaleCrop>
  <HeadingPairs>
    <vt:vector size="2" baseType="variant">
      <vt:variant>
        <vt:lpstr>Tittel</vt:lpstr>
      </vt:variant>
      <vt:variant>
        <vt:i4>1</vt:i4>
      </vt:variant>
    </vt:vector>
  </HeadingPairs>
  <TitlesOfParts>
    <vt:vector size="1" baseType="lpstr">
      <vt:lpstr>Bilag 5 - Request for Visit</vt:lpstr>
    </vt:vector>
  </TitlesOfParts>
  <Manager>aserranokrist@mil.no</Manager>
  <Company>Forsvaret</Company>
  <LinksUpToDate>false</LinksUpToDate>
  <CharactersWithSpaces>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5 - Request for Visit</dc:title>
  <dc:creator>OK Kolseth</dc:creator>
  <cp:lastModifiedBy>Jørgensen, Marie Louise Boslev</cp:lastModifiedBy>
  <cp:revision>8</cp:revision>
  <cp:lastPrinted>2017-03-16T11:08:00Z</cp:lastPrinted>
  <dcterms:created xsi:type="dcterms:W3CDTF">2024-07-06T07:46:00Z</dcterms:created>
  <dcterms:modified xsi:type="dcterms:W3CDTF">2024-10-14T07:46:00Z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Språk">
    <vt:lpwstr>ENGELSK</vt:lpwstr>
  </property>
  <property fmtid="{D5CDD505-2E9C-101B-9397-08002B2CF9AE}" pid="4" name="Avdeling">
    <vt:lpwstr>VSHSB</vt:lpwstr>
  </property>
  <property fmtid="{D5CDD505-2E9C-101B-9397-08002B2CF9AE}" pid="5" name="ContentTypeId">
    <vt:lpwstr>0x010100F5CA2C5D16E28845B08E2428319E593E</vt:lpwstr>
  </property>
  <property fmtid="{D5CDD505-2E9C-101B-9397-08002B2CF9AE}" pid="6" name="IntranetMMSikkerhet">
    <vt:lpwstr>1;#UGRADERT|d00673f2-4025-410d-80f3-e4b359da56af</vt:lpwstr>
  </property>
  <property fmtid="{D5CDD505-2E9C-101B-9397-08002B2CF9AE}" pid="7" name="Order">
    <vt:r8>2300</vt:r8>
  </property>
  <property fmtid="{D5CDD505-2E9C-101B-9397-08002B2CF9AE}" pid="8" name="xd_ProgID">
    <vt:lpwstr/>
  </property>
  <property fmtid="{D5CDD505-2E9C-101B-9397-08002B2CF9AE}" pid="9" name="Malverk">
    <vt:lpwstr/>
  </property>
  <property fmtid="{D5CDD505-2E9C-101B-9397-08002B2CF9AE}" pid="10" name="TemplateUrl">
    <vt:lpwstr/>
  </property>
  <property fmtid="{D5CDD505-2E9C-101B-9397-08002B2CF9AE}" pid="11" name="FLO_Termer">
    <vt:lpwstr>4666;#Driftsanskaffelser|85dd21f2-d266-4d30-af1b-366637c1d19d</vt:lpwstr>
  </property>
  <property fmtid="{D5CDD505-2E9C-101B-9397-08002B2CF9AE}" pid="12" name="MSIP_Label_536d71ed-e286-42a1-8703-c1fd0ea2549c_Enabled">
    <vt:lpwstr>true</vt:lpwstr>
  </property>
  <property fmtid="{D5CDD505-2E9C-101B-9397-08002B2CF9AE}" pid="13" name="MSIP_Label_536d71ed-e286-42a1-8703-c1fd0ea2549c_SetDate">
    <vt:lpwstr>2022-12-25T18:44:19Z</vt:lpwstr>
  </property>
  <property fmtid="{D5CDD505-2E9C-101B-9397-08002B2CF9AE}" pid="14" name="MSIP_Label_536d71ed-e286-42a1-8703-c1fd0ea2549c_Method">
    <vt:lpwstr>Privileged</vt:lpwstr>
  </property>
  <property fmtid="{D5CDD505-2E9C-101B-9397-08002B2CF9AE}" pid="15" name="MSIP_Label_536d71ed-e286-42a1-8703-c1fd0ea2549c_Name">
    <vt:lpwstr>Ugradert – kan deles fritt</vt:lpwstr>
  </property>
  <property fmtid="{D5CDD505-2E9C-101B-9397-08002B2CF9AE}" pid="16" name="MSIP_Label_536d71ed-e286-42a1-8703-c1fd0ea2549c_SiteId">
    <vt:lpwstr>1e0e6195-b5ec-427a-9cc1-db95904592f9</vt:lpwstr>
  </property>
  <property fmtid="{D5CDD505-2E9C-101B-9397-08002B2CF9AE}" pid="17" name="MSIP_Label_536d71ed-e286-42a1-8703-c1fd0ea2549c_ActionId">
    <vt:lpwstr>910e63db-3081-48d2-b745-b2d80cfc32ad</vt:lpwstr>
  </property>
  <property fmtid="{D5CDD505-2E9C-101B-9397-08002B2CF9AE}" pid="18" name="MSIP_Label_536d71ed-e286-42a1-8703-c1fd0ea2549c_ContentBits">
    <vt:lpwstr>0</vt:lpwstr>
  </property>
</Properties>
</file>